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885073" w14:textId="77777777" w:rsidR="004C2EAB" w:rsidRPr="005602D5" w:rsidRDefault="004C2EAB" w:rsidP="005602D5">
      <w:pPr>
        <w:pStyle w:val="ASDEFCONTitle"/>
      </w:pPr>
      <w:bookmarkStart w:id="0" w:name="_GoBack"/>
      <w:bookmarkEnd w:id="0"/>
      <w:r w:rsidRPr="005602D5">
        <w:t>DATA ITEM DESCRIPTION</w:t>
      </w:r>
    </w:p>
    <w:p w14:paraId="39833D5F" w14:textId="2EDF705E" w:rsidR="004C2EAB" w:rsidRDefault="006D30DD" w:rsidP="005602D5">
      <w:pPr>
        <w:pStyle w:val="SOWHL1-ASDEFCON"/>
      </w:pPr>
      <w:r>
        <w:t>DID NUMBER</w:t>
      </w:r>
      <w:r w:rsidR="004C2EAB">
        <w:t>:</w:t>
      </w:r>
      <w:r w:rsidR="004C2EAB">
        <w:tab/>
      </w:r>
      <w:r w:rsidR="00753FF8">
        <w:fldChar w:fldCharType="begin"/>
      </w:r>
      <w:r w:rsidR="00753FF8">
        <w:instrText xml:space="preserve"> TITLE   \* MERGEFORMAT </w:instrText>
      </w:r>
      <w:r w:rsidR="00753FF8">
        <w:fldChar w:fldCharType="separate"/>
      </w:r>
      <w:r w:rsidR="00753FF8">
        <w:t>DID-PM-DEF-CMS</w:t>
      </w:r>
      <w:r w:rsidR="00753FF8">
        <w:fldChar w:fldCharType="end"/>
      </w:r>
      <w:r w:rsidR="00974F80">
        <w:t>-</w:t>
      </w:r>
      <w:r w:rsidR="008A0DE6">
        <w:fldChar w:fldCharType="begin"/>
      </w:r>
      <w:r w:rsidR="008A0DE6">
        <w:instrText xml:space="preserve"> DOCPROPERTY Version </w:instrText>
      </w:r>
      <w:r w:rsidR="008A0DE6">
        <w:fldChar w:fldCharType="separate"/>
      </w:r>
      <w:r w:rsidR="00753FF8">
        <w:t>V5.4</w:t>
      </w:r>
      <w:r w:rsidR="008A0DE6">
        <w:fldChar w:fldCharType="end"/>
      </w:r>
    </w:p>
    <w:p w14:paraId="7AD62712" w14:textId="77777777" w:rsidR="004C2EAB" w:rsidRDefault="004C2EAB" w:rsidP="005B72B1">
      <w:pPr>
        <w:pStyle w:val="SOWHL1-ASDEFCON"/>
      </w:pPr>
      <w:r>
        <w:t>TITLE:</w:t>
      </w:r>
      <w:r>
        <w:tab/>
        <w:t>Contract Master Schedule</w:t>
      </w:r>
    </w:p>
    <w:p w14:paraId="04A5DB46" w14:textId="77777777" w:rsidR="004C2EAB" w:rsidRDefault="004C2EAB" w:rsidP="005B72B1">
      <w:pPr>
        <w:pStyle w:val="SOWHL1-ASDEFCON"/>
      </w:pPr>
      <w:r>
        <w:t>DESCRIPTION and intended use</w:t>
      </w:r>
    </w:p>
    <w:p w14:paraId="69D9B81C" w14:textId="4440A4E1" w:rsidR="004C2EAB" w:rsidRDefault="004C2EAB" w:rsidP="005602D5">
      <w:pPr>
        <w:pStyle w:val="SOWTL2-ASDEFCON"/>
      </w:pPr>
      <w:r>
        <w:t xml:space="preserve">The Contract Master Schedule (CMS) </w:t>
      </w:r>
      <w:r w:rsidR="00996C29">
        <w:t xml:space="preserve">is the schedule model that </w:t>
      </w:r>
      <w:r>
        <w:t xml:space="preserve">describes the Contractor’s planned sequence of </w:t>
      </w:r>
      <w:r w:rsidR="00434C82">
        <w:t>tasks/</w:t>
      </w:r>
      <w:r>
        <w:t xml:space="preserve">activities, milestones and decision points to enable the objectives of the Contract to be met.  Additionally, the CMS defines the current schedule status, comparing the current schedule </w:t>
      </w:r>
      <w:r w:rsidR="00EF0AE6">
        <w:t xml:space="preserve">with </w:t>
      </w:r>
      <w:r w:rsidR="001E1DD3">
        <w:t xml:space="preserve">the </w:t>
      </w:r>
      <w:r w:rsidR="00AE476F">
        <w:t>contracted schedule</w:t>
      </w:r>
      <w:r w:rsidR="00E958A9">
        <w:t xml:space="preserve"> (ie, the Delivery Schedule)</w:t>
      </w:r>
      <w:r>
        <w:t>.  The CMS also compares the current schedule status with any applicable baseline schedule.</w:t>
      </w:r>
    </w:p>
    <w:p w14:paraId="60790667" w14:textId="77777777" w:rsidR="004C2EAB" w:rsidRDefault="004C2EAB" w:rsidP="005B72B1">
      <w:pPr>
        <w:pStyle w:val="SOWTL2-ASDEFCON"/>
      </w:pPr>
      <w:r>
        <w:t>The Contractor uses the CMS, including or supplemented by subordinate schedules, to:</w:t>
      </w:r>
    </w:p>
    <w:p w14:paraId="1DF77D67" w14:textId="0C05390D" w:rsidR="004C2EAB" w:rsidRDefault="004C2EAB" w:rsidP="005602D5">
      <w:pPr>
        <w:pStyle w:val="SOWSubL1-ASDEFCON"/>
      </w:pPr>
      <w:r>
        <w:t xml:space="preserve">plan the </w:t>
      </w:r>
      <w:r w:rsidR="00434C82">
        <w:t>tasks/</w:t>
      </w:r>
      <w:r>
        <w:t xml:space="preserve">activities and sequencing of those </w:t>
      </w:r>
      <w:r w:rsidR="00434C82">
        <w:t>tasks/</w:t>
      </w:r>
      <w:r>
        <w:t>activities to achieve the requirements of the Contract</w:t>
      </w:r>
      <w:r w:rsidR="00EF0AE6">
        <w:t xml:space="preserve">, including the </w:t>
      </w:r>
      <w:r w:rsidR="00434C82">
        <w:t>tasks/</w:t>
      </w:r>
      <w:r w:rsidR="00EF0AE6">
        <w:t xml:space="preserve">activities required to be performed by the Commonwealth and/or Associated Parties that interact with the Contractor’s </w:t>
      </w:r>
      <w:r w:rsidR="00434C82">
        <w:t>tasks/</w:t>
      </w:r>
      <w:r w:rsidR="00EF0AE6">
        <w:t>activities</w:t>
      </w:r>
      <w:r>
        <w:t>;</w:t>
      </w:r>
    </w:p>
    <w:p w14:paraId="41AABFE2" w14:textId="77777777" w:rsidR="00EF0AE6" w:rsidRDefault="004C2EAB" w:rsidP="005B72B1">
      <w:pPr>
        <w:pStyle w:val="SOWSubL1-ASDEFCON"/>
      </w:pPr>
      <w:r>
        <w:t>provide schedule direction and status to the management team responsible for conduct of the work</w:t>
      </w:r>
      <w:r w:rsidR="00EF0AE6">
        <w:t>; and</w:t>
      </w:r>
    </w:p>
    <w:p w14:paraId="3A92A60B" w14:textId="2BA28E95" w:rsidR="004C2EAB" w:rsidRDefault="00EF0AE6" w:rsidP="005B72B1">
      <w:pPr>
        <w:pStyle w:val="SOWSubL1-ASDEFCON"/>
      </w:pPr>
      <w:r>
        <w:t>forecast outcomes and resourcing requirements</w:t>
      </w:r>
      <w:r w:rsidR="004C2EAB">
        <w:t>.</w:t>
      </w:r>
    </w:p>
    <w:p w14:paraId="26F8D4BB" w14:textId="77777777" w:rsidR="004C2EAB" w:rsidRDefault="004C2EAB" w:rsidP="005B72B1">
      <w:pPr>
        <w:pStyle w:val="SOWTL2-ASDEFCON"/>
      </w:pPr>
      <w:r>
        <w:t>The Commonwealth uses the CMS to:</w:t>
      </w:r>
    </w:p>
    <w:p w14:paraId="3305D084" w14:textId="64C8C693" w:rsidR="00CA2A77" w:rsidRDefault="00CA2A77" w:rsidP="005B72B1">
      <w:pPr>
        <w:pStyle w:val="SOWSubL1-ASDEFCON"/>
      </w:pPr>
      <w:r w:rsidRPr="00AC4B87">
        <w:t>achieve assurance that the Contractor can m</w:t>
      </w:r>
      <w:r>
        <w:t>eet its contractual obligations</w:t>
      </w:r>
      <w:r w:rsidR="00EF0AE6">
        <w:t xml:space="preserve">, including in relation to those </w:t>
      </w:r>
      <w:r w:rsidR="00434C82">
        <w:t>tasks/</w:t>
      </w:r>
      <w:r w:rsidR="00EF0AE6">
        <w:t xml:space="preserve">activities required to be performed by the Commonwealth and/or Associated Parties that interact with the Contractor’s </w:t>
      </w:r>
      <w:r w:rsidR="00434C82">
        <w:t>tasks/</w:t>
      </w:r>
      <w:r w:rsidR="00EF0AE6">
        <w:t>activities</w:t>
      </w:r>
      <w:r>
        <w:t>;</w:t>
      </w:r>
    </w:p>
    <w:p w14:paraId="011D35D8" w14:textId="77777777" w:rsidR="004C2EAB" w:rsidRDefault="004C2EAB" w:rsidP="005B72B1">
      <w:pPr>
        <w:pStyle w:val="SOWSubL1-ASDEFCON"/>
      </w:pPr>
      <w:r>
        <w:t>gain visibility into the Contractor’s planning;</w:t>
      </w:r>
    </w:p>
    <w:p w14:paraId="58A7436F" w14:textId="77777777" w:rsidR="004C2EAB" w:rsidRDefault="004C2EAB" w:rsidP="005B72B1">
      <w:pPr>
        <w:pStyle w:val="SOWSubL1-ASDEFCON"/>
      </w:pPr>
      <w:r>
        <w:t>understand and evaluate the Contractor’s approach to meeting the requirements of the Contract;</w:t>
      </w:r>
    </w:p>
    <w:p w14:paraId="23D2DA5C" w14:textId="77777777" w:rsidR="004C2EAB" w:rsidRDefault="004C2EAB" w:rsidP="005B72B1">
      <w:pPr>
        <w:pStyle w:val="SOWSubL1-ASDEFCON"/>
      </w:pPr>
      <w:r>
        <w:t>assist with monitoring the progress of the Contractor in meeting the requirements of the Contract; and</w:t>
      </w:r>
    </w:p>
    <w:p w14:paraId="6B0FC2FA" w14:textId="12006AA0" w:rsidR="004C2EAB" w:rsidRDefault="00EF0AE6" w:rsidP="005B72B1">
      <w:pPr>
        <w:pStyle w:val="SOWSubL1-ASDEFCON"/>
      </w:pPr>
      <w:r>
        <w:t xml:space="preserve">as a source of </w:t>
      </w:r>
      <w:r w:rsidR="004C2EAB">
        <w:t>input to planning</w:t>
      </w:r>
      <w:r>
        <w:t xml:space="preserve"> performed by the Commonwealth Representative</w:t>
      </w:r>
      <w:r w:rsidR="004C2EAB">
        <w:t>.</w:t>
      </w:r>
    </w:p>
    <w:p w14:paraId="6190DE4F" w14:textId="068F89E5" w:rsidR="005602D5" w:rsidRDefault="005602D5" w:rsidP="005602D5">
      <w:pPr>
        <w:pStyle w:val="SOWTL2-ASDEFCON"/>
      </w:pPr>
      <w:r>
        <w:t>For the purposes of this DID, the term, ‘</w:t>
      </w:r>
      <w:r w:rsidRPr="007160EE">
        <w:rPr>
          <w:b/>
        </w:rPr>
        <w:t>Overlapping Period</w:t>
      </w:r>
      <w:r>
        <w:t>’, means the period of time during which the Contract and the Contract (Support), if applicable, operate in parallel.</w:t>
      </w:r>
    </w:p>
    <w:p w14:paraId="4BA9C865" w14:textId="22413DDA" w:rsidR="00AB73D2" w:rsidRDefault="00AB73D2" w:rsidP="005602D5">
      <w:pPr>
        <w:pStyle w:val="SOWTL2-ASDEFCON"/>
      </w:pPr>
      <w:r>
        <w:t xml:space="preserve">For the purposes of ensuring a common understanding of </w:t>
      </w:r>
      <w:r w:rsidR="0040450D">
        <w:t xml:space="preserve">schedule-related </w:t>
      </w:r>
      <w:r>
        <w:t xml:space="preserve">terminology, </w:t>
      </w:r>
      <w:r w:rsidR="0040450D">
        <w:t xml:space="preserve">including as used in this DID, </w:t>
      </w:r>
      <w:r>
        <w:t>Annex A to this DID contains a list of terms</w:t>
      </w:r>
      <w:r w:rsidRPr="00AB73D2">
        <w:t xml:space="preserve"> </w:t>
      </w:r>
      <w:r>
        <w:t>that are applicable to the development and management of a schedule.</w:t>
      </w:r>
    </w:p>
    <w:p w14:paraId="6695884E" w14:textId="77777777" w:rsidR="004C2EAB" w:rsidRDefault="004C2EAB" w:rsidP="005B72B1">
      <w:pPr>
        <w:pStyle w:val="SOWHL1-ASDEFCON"/>
      </w:pPr>
      <w:r>
        <w:t>INTER-RELATIONSHIPS</w:t>
      </w:r>
    </w:p>
    <w:p w14:paraId="119B0C2E" w14:textId="20E42B29" w:rsidR="004C2EAB" w:rsidRDefault="004C2EAB" w:rsidP="005B72B1">
      <w:pPr>
        <w:pStyle w:val="SOWTL2-ASDEFCON"/>
      </w:pPr>
      <w:r>
        <w:t>The CMS inter-relates with the following</w:t>
      </w:r>
      <w:r w:rsidR="00E96403">
        <w:t xml:space="preserve"> data items</w:t>
      </w:r>
      <w:r>
        <w:t xml:space="preserve">, where these </w:t>
      </w:r>
      <w:r w:rsidR="00E96403">
        <w:t xml:space="preserve">data items </w:t>
      </w:r>
      <w:r>
        <w:t>are required under the Contract:</w:t>
      </w:r>
    </w:p>
    <w:p w14:paraId="042EED26" w14:textId="29FF178B" w:rsidR="0018324C" w:rsidRDefault="005602D5" w:rsidP="001A65D0">
      <w:pPr>
        <w:pStyle w:val="SOWSubL1-ASDEFCON"/>
      </w:pPr>
      <w:r>
        <w:t>Project Management</w:t>
      </w:r>
      <w:r w:rsidR="00AD1700">
        <w:t xml:space="preserve"> Plan (</w:t>
      </w:r>
      <w:r>
        <w:t>PM</w:t>
      </w:r>
      <w:r w:rsidR="00AD1700">
        <w:t>P);</w:t>
      </w:r>
    </w:p>
    <w:p w14:paraId="058F1829" w14:textId="77777777" w:rsidR="005602D5" w:rsidRDefault="005602D5" w:rsidP="001A65D0">
      <w:pPr>
        <w:pStyle w:val="SOWSubL1-ASDEFCON"/>
      </w:pPr>
      <w:r>
        <w:t>Support Services Management Plan (SSMP) under the Contract (Support);</w:t>
      </w:r>
    </w:p>
    <w:p w14:paraId="5D9E838E" w14:textId="77777777" w:rsidR="005602D5" w:rsidRDefault="005602D5" w:rsidP="001A65D0">
      <w:pPr>
        <w:pStyle w:val="SOWSubL1-ASDEFCON"/>
      </w:pPr>
      <w:r>
        <w:t>Earned Value Management Plan (EVMP);</w:t>
      </w:r>
    </w:p>
    <w:p w14:paraId="2529D44D" w14:textId="5E70A79E" w:rsidR="005602D5" w:rsidRDefault="005602D5" w:rsidP="001A65D0">
      <w:pPr>
        <w:pStyle w:val="SOWSubL1-ASDEFCON"/>
      </w:pPr>
      <w:r>
        <w:t>System Review Plan (SRP);</w:t>
      </w:r>
    </w:p>
    <w:p w14:paraId="22DB30BE" w14:textId="3581F405" w:rsidR="005602D5" w:rsidRDefault="005602D5" w:rsidP="001A65D0">
      <w:pPr>
        <w:pStyle w:val="SOWSubL1-ASDEFCON"/>
      </w:pPr>
      <w:r>
        <w:t>Measurement Plan (MEASP);</w:t>
      </w:r>
    </w:p>
    <w:p w14:paraId="50C24F29" w14:textId="77777777" w:rsidR="005602D5" w:rsidRDefault="005602D5" w:rsidP="001A65D0">
      <w:pPr>
        <w:pStyle w:val="SOWSubL1-ASDEFCON"/>
      </w:pPr>
      <w:r>
        <w:t>Contract Work Breakdown Structure (CWBS);</w:t>
      </w:r>
    </w:p>
    <w:p w14:paraId="4963B2C8" w14:textId="77777777" w:rsidR="005602D5" w:rsidRDefault="005602D5" w:rsidP="001A65D0">
      <w:pPr>
        <w:pStyle w:val="SOWSubL1-ASDEFCON"/>
      </w:pPr>
      <w:r>
        <w:t>CWBS for the Contract (Support) (CWBS (Support));</w:t>
      </w:r>
    </w:p>
    <w:p w14:paraId="10CE8929" w14:textId="1DFB8EBB" w:rsidR="005602D5" w:rsidRDefault="005602D5" w:rsidP="001A65D0">
      <w:pPr>
        <w:pStyle w:val="SOWSubL1-ASDEFCON"/>
      </w:pPr>
      <w:r>
        <w:t>Support Services Master Schedule (SSMS) under the Contract (Support);</w:t>
      </w:r>
    </w:p>
    <w:p w14:paraId="175EF694" w14:textId="77777777" w:rsidR="005602D5" w:rsidRDefault="005602D5" w:rsidP="001A65D0">
      <w:pPr>
        <w:pStyle w:val="SOWSubL1-ASDEFCON"/>
      </w:pPr>
      <w:r>
        <w:lastRenderedPageBreak/>
        <w:t>Earned Value Performance Report (EVPR); and</w:t>
      </w:r>
    </w:p>
    <w:p w14:paraId="5E70AFF3" w14:textId="19A40D90" w:rsidR="005602D5" w:rsidRDefault="005602D5" w:rsidP="001A65D0">
      <w:pPr>
        <w:pStyle w:val="SOWSubL1-ASDEFCON"/>
      </w:pPr>
      <w:r>
        <w:t>Contract Status Report (CSR).</w:t>
      </w:r>
    </w:p>
    <w:p w14:paraId="522F983D" w14:textId="77777777" w:rsidR="004C2EAB" w:rsidRDefault="004C2EAB" w:rsidP="005B72B1">
      <w:pPr>
        <w:pStyle w:val="SOWHL1-ASDEFCON"/>
      </w:pPr>
      <w:r>
        <w:t>APPLICABLE DOCUMENTS</w:t>
      </w:r>
    </w:p>
    <w:p w14:paraId="06F04CA2" w14:textId="77777777" w:rsidR="004C2EAB" w:rsidRDefault="004C2EAB" w:rsidP="005B72B1">
      <w:pPr>
        <w:pStyle w:val="SOWTL2-ASDEFCON"/>
      </w:pPr>
      <w:r>
        <w:t>The following documents form a part of this DID to the extent specified herein:</w:t>
      </w:r>
    </w:p>
    <w:tbl>
      <w:tblPr>
        <w:tblW w:w="0" w:type="auto"/>
        <w:tblInd w:w="1276" w:type="dxa"/>
        <w:tblLayout w:type="fixed"/>
        <w:tblLook w:val="0000" w:firstRow="0" w:lastRow="0" w:firstColumn="0" w:lastColumn="0" w:noHBand="0" w:noVBand="0"/>
      </w:tblPr>
      <w:tblGrid>
        <w:gridCol w:w="2835"/>
        <w:gridCol w:w="5047"/>
      </w:tblGrid>
      <w:tr w:rsidR="004C2EAB" w14:paraId="4E08EC40" w14:textId="77777777">
        <w:trPr>
          <w:cantSplit/>
        </w:trPr>
        <w:tc>
          <w:tcPr>
            <w:tcW w:w="2835" w:type="dxa"/>
          </w:tcPr>
          <w:p w14:paraId="0914E6D7" w14:textId="0B1F8E6D" w:rsidR="004C2EAB" w:rsidRPr="00F45CD7" w:rsidRDefault="004C2EAB" w:rsidP="005B72B1">
            <w:r>
              <w:t>Nil.</w:t>
            </w:r>
          </w:p>
        </w:tc>
        <w:tc>
          <w:tcPr>
            <w:tcW w:w="5047" w:type="dxa"/>
          </w:tcPr>
          <w:p w14:paraId="01E87624" w14:textId="77777777" w:rsidR="004C2EAB" w:rsidRDefault="004C2EAB" w:rsidP="005B72B1">
            <w:pPr>
              <w:pStyle w:val="Table10ptText-ASDEFCON"/>
            </w:pPr>
          </w:p>
        </w:tc>
      </w:tr>
    </w:tbl>
    <w:p w14:paraId="475C390B" w14:textId="77777777" w:rsidR="004C2EAB" w:rsidRDefault="004C2EAB" w:rsidP="005B72B1">
      <w:pPr>
        <w:pStyle w:val="SOWHL1-ASDEFCON"/>
      </w:pPr>
      <w:r>
        <w:t>Preparation Instructions</w:t>
      </w:r>
    </w:p>
    <w:p w14:paraId="38052F5E" w14:textId="77777777" w:rsidR="004C2EAB" w:rsidRDefault="004C2EAB" w:rsidP="005602D5">
      <w:pPr>
        <w:pStyle w:val="SOWHL2-ASDEFCON"/>
      </w:pPr>
      <w:r>
        <w:t>Generic Format and Content</w:t>
      </w:r>
    </w:p>
    <w:p w14:paraId="39F6F0DB" w14:textId="77777777" w:rsidR="004C2EAB" w:rsidRDefault="004C2EAB" w:rsidP="005602D5">
      <w:pPr>
        <w:pStyle w:val="SOWTL3-ASDEFCON"/>
      </w:pPr>
      <w:r>
        <w:t xml:space="preserve">The data item shall comply with the general format, content and preparation instructions contained in the CDRL clause entitled </w:t>
      </w:r>
      <w:r w:rsidR="00BE4F32">
        <w:t>‘</w:t>
      </w:r>
      <w:r>
        <w:t xml:space="preserve">General Requirements </w:t>
      </w:r>
      <w:r w:rsidR="00FD738C">
        <w:t>f</w:t>
      </w:r>
      <w:r>
        <w:t>or Data Items</w:t>
      </w:r>
      <w:r w:rsidR="00BE4F32">
        <w:t>’</w:t>
      </w:r>
      <w:r>
        <w:t>.</w:t>
      </w:r>
    </w:p>
    <w:p w14:paraId="5182D4E1" w14:textId="2607C0A1" w:rsidR="004C2EAB" w:rsidDel="00E206D3" w:rsidRDefault="004C2EAB" w:rsidP="004211EE">
      <w:pPr>
        <w:pStyle w:val="SOWTL3-ASDEFCON"/>
      </w:pPr>
      <w:r w:rsidDel="00E206D3">
        <w:t>The CMS shall be the primary schedule for the Contract, and all other schedules shall be subordinate to the CMS.</w:t>
      </w:r>
    </w:p>
    <w:p w14:paraId="00C93ABE" w14:textId="5129F7B1" w:rsidR="00EF0AE6" w:rsidRDefault="00EF0AE6" w:rsidP="00EF0AE6">
      <w:pPr>
        <w:pStyle w:val="SOWTL3-ASDEFCON"/>
      </w:pPr>
      <w:r>
        <w:t xml:space="preserve">The CMS shall be </w:t>
      </w:r>
      <w:r w:rsidR="00945601">
        <w:t>delivered as</w:t>
      </w:r>
      <w:r>
        <w:t xml:space="preserve"> two distinct deliverables</w:t>
      </w:r>
      <w:r w:rsidR="00945601">
        <w:t>,</w:t>
      </w:r>
      <w:r>
        <w:t xml:space="preserve"> both of which are derived from the same </w:t>
      </w:r>
      <w:r w:rsidR="00945601">
        <w:t>schedule model</w:t>
      </w:r>
      <w:r>
        <w:t>, namely:</w:t>
      </w:r>
    </w:p>
    <w:p w14:paraId="42DF338F" w14:textId="43F905C1" w:rsidR="00EF0AE6" w:rsidRDefault="00EF0AE6" w:rsidP="00992AB2">
      <w:pPr>
        <w:pStyle w:val="SOWSubL1-ASDEFCON"/>
      </w:pPr>
      <w:r>
        <w:t xml:space="preserve">the Baseline CMS, which includes the schedule model (ie, from the schedule modelling software package) </w:t>
      </w:r>
      <w:r w:rsidR="00FB3643">
        <w:t xml:space="preserve">that </w:t>
      </w:r>
      <w:r>
        <w:t>provide</w:t>
      </w:r>
      <w:r w:rsidR="00FB3643">
        <w:t>s</w:t>
      </w:r>
      <w:r>
        <w:t xml:space="preserve"> the baseline against which progress is measured and, as such, </w:t>
      </w:r>
      <w:r w:rsidR="00FB3643">
        <w:t xml:space="preserve">would </w:t>
      </w:r>
      <w:r>
        <w:t>underpin</w:t>
      </w:r>
      <w:r w:rsidR="00FB3643">
        <w:t xml:space="preserve"> </w:t>
      </w:r>
      <w:r w:rsidR="001A65D0">
        <w:t>the</w:t>
      </w:r>
      <w:r>
        <w:t xml:space="preserve"> </w:t>
      </w:r>
      <w:r w:rsidR="001A65D0">
        <w:t>Performance Measurement Baseline (</w:t>
      </w:r>
      <w:r w:rsidR="00AB73D2">
        <w:t>PMB</w:t>
      </w:r>
      <w:r w:rsidR="001A65D0">
        <w:t>), as may be</w:t>
      </w:r>
      <w:r w:rsidR="00AB73D2">
        <w:t xml:space="preserve"> </w:t>
      </w:r>
      <w:r>
        <w:t xml:space="preserve">used to calculate earned value under </w:t>
      </w:r>
      <w:r w:rsidR="00FB3643">
        <w:t xml:space="preserve">an </w:t>
      </w:r>
      <w:r w:rsidR="00AB73D2">
        <w:t>Earned Value Management System (EVMS)</w:t>
      </w:r>
      <w:r>
        <w:t>; and</w:t>
      </w:r>
    </w:p>
    <w:p w14:paraId="2A5DD2F9" w14:textId="31604DFF" w:rsidR="001A65D0" w:rsidRDefault="001A65D0" w:rsidP="001A65D0">
      <w:pPr>
        <w:pStyle w:val="Note-ASDEFCON"/>
      </w:pPr>
      <w:r>
        <w:t xml:space="preserve">Note: The Baseline CMS </w:t>
      </w:r>
      <w:r w:rsidRPr="00121751">
        <w:t>includes more information than a baseline produced using OPP.  The Baseline CMS includes all information contained in the schedule model that underpins the PMB, including schedule logic, resourcing information, schedule performance measures, and schedule notes that help explain the baseline.</w:t>
      </w:r>
    </w:p>
    <w:p w14:paraId="07C9D90F" w14:textId="68CDF639" w:rsidR="00EF0AE6" w:rsidRDefault="00FB3643" w:rsidP="00992AB2">
      <w:pPr>
        <w:pStyle w:val="SOWSubL1-ASDEFCON"/>
      </w:pPr>
      <w:r>
        <w:t xml:space="preserve">the </w:t>
      </w:r>
      <w:r w:rsidR="00EF0AE6">
        <w:t xml:space="preserve">Statused CMS, which includes the statused version of the schedule model </w:t>
      </w:r>
      <w:r>
        <w:t>that</w:t>
      </w:r>
      <w:r w:rsidR="00EF0AE6">
        <w:t xml:space="preserve"> provide</w:t>
      </w:r>
      <w:r>
        <w:t>s</w:t>
      </w:r>
      <w:r w:rsidR="00EF0AE6">
        <w:t xml:space="preserve"> the status of the Contractor’s progress against the Baseline CMS, and</w:t>
      </w:r>
    </w:p>
    <w:p w14:paraId="6598C6CD" w14:textId="3CFB2E6F" w:rsidR="00EF0AE6" w:rsidRDefault="00EF0AE6" w:rsidP="005602D5">
      <w:pPr>
        <w:pStyle w:val="SOWTL4NONUM-ASDEFCON"/>
      </w:pPr>
      <w:r>
        <w:t xml:space="preserve">except where otherwise explicitly identified, all references to the CMS </w:t>
      </w:r>
      <w:r w:rsidR="00AB73D2">
        <w:t xml:space="preserve">in this DID </w:t>
      </w:r>
      <w:r>
        <w:t>include both the Baseline CMS and the Statused CMS.</w:t>
      </w:r>
    </w:p>
    <w:p w14:paraId="310F82B6" w14:textId="77777777" w:rsidR="00EF0AE6" w:rsidRDefault="00EF0AE6" w:rsidP="00EF0AE6">
      <w:pPr>
        <w:pStyle w:val="SOWTL3-ASDEFCON"/>
      </w:pPr>
      <w:r>
        <w:t>The Baseline CMS shall be developed such that it would be regarded as sound and reliable by a prudent and competent contractor in the Contractor’s position.</w:t>
      </w:r>
    </w:p>
    <w:p w14:paraId="3B164A99" w14:textId="4371A8D8" w:rsidR="00EF0AE6" w:rsidRDefault="00EF0AE6" w:rsidP="00EF0AE6">
      <w:pPr>
        <w:pStyle w:val="SOWTL3-ASDEFCON"/>
      </w:pPr>
      <w:r>
        <w:t>The Statused CMS shall be statused such that it would be regarded as sound and reliable by a prudent and competent contractor in the Contractor’s position.</w:t>
      </w:r>
    </w:p>
    <w:p w14:paraId="7A6739B6" w14:textId="6F4492E3" w:rsidR="008B3C64" w:rsidRDefault="008B3C64" w:rsidP="00EF0AE6">
      <w:pPr>
        <w:pStyle w:val="SOWTL3-ASDEFCON"/>
      </w:pPr>
      <w:r>
        <w:t xml:space="preserve">The Baseline CMS shall be initially developed and subsequently updated on a rolling wave basis in accordance with the project control requirements of the Contract (eg, </w:t>
      </w:r>
      <w:r w:rsidR="00C41512">
        <w:t>Approved EVMP).</w:t>
      </w:r>
    </w:p>
    <w:p w14:paraId="232D94FB" w14:textId="77777777" w:rsidR="004C2EAB" w:rsidRDefault="004C2EAB" w:rsidP="004211EE">
      <w:pPr>
        <w:pStyle w:val="SOWTL3-ASDEFCON"/>
      </w:pPr>
      <w:r>
        <w:t>The CMS shall be capable of being displayed in a variety of formats, including:</w:t>
      </w:r>
    </w:p>
    <w:p w14:paraId="26B92179" w14:textId="77777777" w:rsidR="004C2EAB" w:rsidRDefault="004C2EAB" w:rsidP="00992AB2">
      <w:pPr>
        <w:pStyle w:val="SOWSubL1-ASDEFCON"/>
      </w:pPr>
      <w:r>
        <w:t>a Gantt chart;</w:t>
      </w:r>
    </w:p>
    <w:p w14:paraId="2745F2F4" w14:textId="569F6031" w:rsidR="004C2EAB" w:rsidRDefault="004C2EAB" w:rsidP="00992AB2">
      <w:pPr>
        <w:pStyle w:val="SOWSubL1-ASDEFCON"/>
      </w:pPr>
      <w:r>
        <w:t>a list</w:t>
      </w:r>
      <w:r w:rsidR="00FB3643">
        <w:t>ing</w:t>
      </w:r>
      <w:r>
        <w:t xml:space="preserve"> of all tasks</w:t>
      </w:r>
      <w:r w:rsidR="00CC7A90">
        <w:t>/activities</w:t>
      </w:r>
      <w:r>
        <w:t>, together with their planned and actual start and completion dates;</w:t>
      </w:r>
    </w:p>
    <w:p w14:paraId="418645DE" w14:textId="3FA4FE12" w:rsidR="004C2EAB" w:rsidRDefault="004C2EAB" w:rsidP="00992AB2">
      <w:pPr>
        <w:pStyle w:val="SOWSubL1-ASDEFCON"/>
      </w:pPr>
      <w:r>
        <w:t>a listing of milestones (including Milestones</w:t>
      </w:r>
      <w:r w:rsidR="00465386">
        <w:t xml:space="preserve"> in the Contract</w:t>
      </w:r>
      <w:r>
        <w:t>), together with their original</w:t>
      </w:r>
      <w:r w:rsidR="00CA2A77">
        <w:t xml:space="preserve"> baseline</w:t>
      </w:r>
      <w:r>
        <w:t xml:space="preserve">, </w:t>
      </w:r>
      <w:r w:rsidR="00CA2A77">
        <w:t>current baseline</w:t>
      </w:r>
      <w:r>
        <w:t>, forecast</w:t>
      </w:r>
      <w:r w:rsidR="00BB0DD1">
        <w:t xml:space="preserve">, </w:t>
      </w:r>
      <w:r>
        <w:t>and actual dates;</w:t>
      </w:r>
    </w:p>
    <w:p w14:paraId="7E4D5883" w14:textId="319C3C19" w:rsidR="00FB3643" w:rsidRDefault="004C2EAB" w:rsidP="00992AB2">
      <w:pPr>
        <w:pStyle w:val="SOWSubL1-ASDEFCON"/>
      </w:pPr>
      <w:r>
        <w:t xml:space="preserve">a breakdown of </w:t>
      </w:r>
      <w:r w:rsidR="00FB3643">
        <w:t xml:space="preserve">the </w:t>
      </w:r>
      <w:r w:rsidR="00CC658E">
        <w:t xml:space="preserve">Contract </w:t>
      </w:r>
      <w:r w:rsidR="001A65D0">
        <w:t xml:space="preserve">work </w:t>
      </w:r>
      <w:r>
        <w:t xml:space="preserve">into functional groupings such as project management, design, production, installation, integration, testing and trialing, Integrated Logistic Support (ILS), etc, as well as into </w:t>
      </w:r>
      <w:r w:rsidR="00AB73D2">
        <w:t>C</w:t>
      </w:r>
      <w:r>
        <w:t>WBS elements</w:t>
      </w:r>
      <w:r w:rsidR="00FB3643">
        <w:t>; and</w:t>
      </w:r>
    </w:p>
    <w:p w14:paraId="57333D93" w14:textId="0AF208FE" w:rsidR="004C2EAB" w:rsidRDefault="00FB3643" w:rsidP="00992AB2">
      <w:pPr>
        <w:pStyle w:val="SOWSubL1-ASDEFCON"/>
      </w:pPr>
      <w:r>
        <w:t xml:space="preserve">a spreadsheet view that details the </w:t>
      </w:r>
      <w:r w:rsidR="00434C82">
        <w:t>task/</w:t>
      </w:r>
      <w:r>
        <w:t>activity coding and associated attributes specified in the schedule model</w:t>
      </w:r>
      <w:r w:rsidR="004C2EAB">
        <w:t>.</w:t>
      </w:r>
    </w:p>
    <w:p w14:paraId="63CE07C4" w14:textId="77777777" w:rsidR="004C2EAB" w:rsidRDefault="004C2EAB" w:rsidP="004211EE">
      <w:pPr>
        <w:pStyle w:val="SOWTL3-ASDEFCON"/>
      </w:pPr>
      <w:r>
        <w:t>The CMS shall be capable of being displayed at a number of levels, as follows:</w:t>
      </w:r>
    </w:p>
    <w:p w14:paraId="720CE276" w14:textId="51BA66CB" w:rsidR="004C2EAB" w:rsidRDefault="004C2EAB" w:rsidP="004211EE">
      <w:pPr>
        <w:pStyle w:val="SOWSubL1-ASDEFCON"/>
      </w:pPr>
      <w:r w:rsidRPr="00437AE1">
        <w:rPr>
          <w:u w:val="single"/>
        </w:rPr>
        <w:t>Summary Level</w:t>
      </w:r>
      <w:r w:rsidR="004211EE">
        <w:rPr>
          <w:u w:val="single"/>
        </w:rPr>
        <w:t>:</w:t>
      </w:r>
      <w:r>
        <w:t xml:space="preserve">  The Summary Level of the CMS shall provide a graphical display of Contract </w:t>
      </w:r>
      <w:r w:rsidR="00434C82">
        <w:t>tasks/</w:t>
      </w:r>
      <w:r>
        <w:t xml:space="preserve">activities, key events, and milestones at Level 3 of the </w:t>
      </w:r>
      <w:r w:rsidR="00C41512">
        <w:t>C</w:t>
      </w:r>
      <w:r>
        <w:t>WBS</w:t>
      </w:r>
      <w:r w:rsidR="00AD1700">
        <w:t>;</w:t>
      </w:r>
    </w:p>
    <w:p w14:paraId="7358B729" w14:textId="7706602C" w:rsidR="004C2EAB" w:rsidRDefault="004C2EAB" w:rsidP="004211EE">
      <w:pPr>
        <w:pStyle w:val="SOWSubL1-ASDEFCON"/>
      </w:pPr>
      <w:r>
        <w:rPr>
          <w:u w:val="single"/>
        </w:rPr>
        <w:t>Intermediate Level</w:t>
      </w:r>
      <w:r w:rsidR="004211EE">
        <w:rPr>
          <w:u w:val="single"/>
        </w:rPr>
        <w:t>:</w:t>
      </w:r>
      <w:r>
        <w:t xml:space="preserve">  The Intermediate Level of the CMS shall provide a graphical display of Contract </w:t>
      </w:r>
      <w:r w:rsidR="00434C82">
        <w:t>tasks/</w:t>
      </w:r>
      <w:r>
        <w:t xml:space="preserve">activities, key events, and milestones at the control account level of the </w:t>
      </w:r>
      <w:r w:rsidR="00C41512">
        <w:t>C</w:t>
      </w:r>
      <w:r>
        <w:t>WBS.  A CMS generated at the Intermediate Level shall be able to be rolled up to, and shall provide visibility of, the Summary Level</w:t>
      </w:r>
      <w:r w:rsidR="00AD1700">
        <w:t>; and</w:t>
      </w:r>
    </w:p>
    <w:p w14:paraId="2D77881F" w14:textId="4AA45D70" w:rsidR="004C2EAB" w:rsidRDefault="004C2EAB" w:rsidP="004211EE">
      <w:pPr>
        <w:pStyle w:val="SOWSubL1-ASDEFCON"/>
      </w:pPr>
      <w:r>
        <w:rPr>
          <w:u w:val="single"/>
        </w:rPr>
        <w:t>Detailed Level</w:t>
      </w:r>
      <w:r w:rsidR="004211EE">
        <w:rPr>
          <w:u w:val="single"/>
        </w:rPr>
        <w:t>:</w:t>
      </w:r>
      <w:r>
        <w:t xml:space="preserve"> </w:t>
      </w:r>
      <w:r w:rsidR="00AD1700">
        <w:t xml:space="preserve"> </w:t>
      </w:r>
      <w:r>
        <w:t xml:space="preserve">The Detailed Level of the CMS shall provide a graphical display of </w:t>
      </w:r>
      <w:r w:rsidR="00C81CC0">
        <w:t xml:space="preserve">all detail in the schedule model for the </w:t>
      </w:r>
      <w:r>
        <w:t>Contract.  A CMS generated at the Detailed Level shall be able to be rolled up to, and shall provide visibility of, both the Intermediate Level and the Summary Level.</w:t>
      </w:r>
      <w:r w:rsidR="00C81CC0">
        <w:t xml:space="preserve">  </w:t>
      </w:r>
      <w:r w:rsidR="00C81CC0" w:rsidRPr="001226ED">
        <w:t xml:space="preserve">The Detailed Level of the CMS shall be a synthesis of lower level </w:t>
      </w:r>
      <w:r w:rsidR="00434C82">
        <w:t>tasks/</w:t>
      </w:r>
      <w:r w:rsidR="00C81CC0" w:rsidRPr="001226ED">
        <w:t xml:space="preserve">activities contained in </w:t>
      </w:r>
      <w:r w:rsidR="00C41512">
        <w:t xml:space="preserve">planning packages and </w:t>
      </w:r>
      <w:r w:rsidR="00C81CC0" w:rsidRPr="00C41512">
        <w:t>work package schedules</w:t>
      </w:r>
      <w:r w:rsidR="00C81CC0" w:rsidRPr="001226ED">
        <w:t>.</w:t>
      </w:r>
    </w:p>
    <w:p w14:paraId="5DADDA36" w14:textId="31566F56" w:rsidR="00CA2A77" w:rsidRDefault="00CA2A77" w:rsidP="004211EE">
      <w:pPr>
        <w:pStyle w:val="SOWTL3-ASDEFCON"/>
      </w:pPr>
      <w:r w:rsidRPr="00CA2A77">
        <w:t xml:space="preserve">The CMS shall be delivered as a copy of the CMS database using the </w:t>
      </w:r>
      <w:r w:rsidR="00C81CC0">
        <w:t xml:space="preserve">schedule modelling </w:t>
      </w:r>
      <w:r w:rsidRPr="00CA2A77">
        <w:t>software package identified in accordance with clause 3.2.</w:t>
      </w:r>
      <w:r w:rsidR="00C81CC0">
        <w:t>2</w:t>
      </w:r>
      <w:r w:rsidRPr="00CA2A77">
        <w:t xml:space="preserve"> of the SOW.  The CMS database shall include all database elements used by the Contractor to develop, manage and update the CMS (eg, filter definitions, resources and notes).  Any non-database elements of the </w:t>
      </w:r>
      <w:r w:rsidR="00C81CC0">
        <w:t xml:space="preserve">Baseline </w:t>
      </w:r>
      <w:r w:rsidRPr="00CA2A77">
        <w:t>CMS shall be delivered in accordance with the CDRL</w:t>
      </w:r>
      <w:r w:rsidR="00C4364C">
        <w:t xml:space="preserve"> (eg, using Microsoft Word®)</w:t>
      </w:r>
      <w:r w:rsidRPr="00CA2A77">
        <w:t>.</w:t>
      </w:r>
    </w:p>
    <w:p w14:paraId="7199385C" w14:textId="77777777" w:rsidR="004C2EAB" w:rsidRDefault="004C2EAB" w:rsidP="005602D5">
      <w:pPr>
        <w:pStyle w:val="SOWHL2-ASDEFCON"/>
      </w:pPr>
      <w:r>
        <w:t>Specific Content</w:t>
      </w:r>
    </w:p>
    <w:p w14:paraId="1E140D19" w14:textId="77777777" w:rsidR="004C2EAB" w:rsidRDefault="004C2EAB" w:rsidP="005602D5">
      <w:pPr>
        <w:pStyle w:val="SOWHL3-ASDEFCON"/>
      </w:pPr>
      <w:r>
        <w:t>Data to be Included</w:t>
      </w:r>
    </w:p>
    <w:p w14:paraId="02472C50" w14:textId="5BFA0FEE" w:rsidR="004C2EAB" w:rsidRDefault="004C2EAB" w:rsidP="005602D5">
      <w:pPr>
        <w:pStyle w:val="SOWTL4-ASDEFCON"/>
      </w:pPr>
      <w:r>
        <w:t xml:space="preserve">The CMS shall graphically depict the </w:t>
      </w:r>
      <w:r w:rsidR="00E51F18">
        <w:t xml:space="preserve">Contract </w:t>
      </w:r>
      <w:r>
        <w:t xml:space="preserve">schedule </w:t>
      </w:r>
      <w:r w:rsidR="00C81CC0">
        <w:t xml:space="preserve">baseline </w:t>
      </w:r>
      <w:r>
        <w:t>and progress</w:t>
      </w:r>
      <w:r w:rsidR="00C81CC0">
        <w:t xml:space="preserve"> </w:t>
      </w:r>
      <w:r w:rsidR="00C81CC0" w:rsidRPr="00362993">
        <w:t xml:space="preserve">for all </w:t>
      </w:r>
      <w:r w:rsidR="00434C82">
        <w:t>tasks/</w:t>
      </w:r>
      <w:r w:rsidR="00C81CC0" w:rsidRPr="00362993">
        <w:t>activities and milestones</w:t>
      </w:r>
      <w:r w:rsidR="00C81CC0">
        <w:t xml:space="preserve"> contained in the CMS</w:t>
      </w:r>
      <w:r>
        <w:t>.</w:t>
      </w:r>
    </w:p>
    <w:p w14:paraId="7F7B9D53" w14:textId="77777777" w:rsidR="004C2EAB" w:rsidRDefault="004C2EAB" w:rsidP="004211EE">
      <w:pPr>
        <w:pStyle w:val="SOWTL4-ASDEFCON"/>
      </w:pPr>
      <w:r>
        <w:t>The CMS shall identify:</w:t>
      </w:r>
    </w:p>
    <w:p w14:paraId="444F760F" w14:textId="562D373E" w:rsidR="004C2EAB" w:rsidRDefault="00434C82" w:rsidP="004211EE">
      <w:pPr>
        <w:pStyle w:val="SOWSubL1-ASDEFCON"/>
      </w:pPr>
      <w:r>
        <w:t>tasks/</w:t>
      </w:r>
      <w:r w:rsidR="004C2EAB">
        <w:t>activities and their estimated durations;</w:t>
      </w:r>
    </w:p>
    <w:p w14:paraId="3771066D" w14:textId="5D97C02D" w:rsidR="004C2EAB" w:rsidRDefault="004C2EAB" w:rsidP="004211EE">
      <w:pPr>
        <w:pStyle w:val="SOWSubL1-ASDEFCON"/>
      </w:pPr>
      <w:r>
        <w:t xml:space="preserve">milestones, including </w:t>
      </w:r>
      <w:r w:rsidR="006A4380">
        <w:t xml:space="preserve">the </w:t>
      </w:r>
      <w:r>
        <w:t>Milestones</w:t>
      </w:r>
      <w:r w:rsidR="006A4380">
        <w:t xml:space="preserve"> </w:t>
      </w:r>
      <w:r w:rsidR="008222F8">
        <w:t xml:space="preserve">identified </w:t>
      </w:r>
      <w:r w:rsidR="006A4380">
        <w:t xml:space="preserve">in </w:t>
      </w:r>
      <w:r w:rsidR="008222F8">
        <w:t>the Contract</w:t>
      </w:r>
      <w:r>
        <w:t>;</w:t>
      </w:r>
    </w:p>
    <w:p w14:paraId="0610496F" w14:textId="2014B341" w:rsidR="004C2EAB" w:rsidRDefault="004C2EAB" w:rsidP="004211EE">
      <w:pPr>
        <w:pStyle w:val="SOWSubL1-ASDEFCON"/>
      </w:pPr>
      <w:r>
        <w:t xml:space="preserve">the relationships and dependencies between </w:t>
      </w:r>
      <w:r w:rsidR="00434C82">
        <w:t>tasks/</w:t>
      </w:r>
      <w:r>
        <w:t>activities and milestones to be accomplished by or for the Contractor in the performance of its obligations under the Contract;</w:t>
      </w:r>
    </w:p>
    <w:p w14:paraId="39DDE5E4" w14:textId="0A7B6BFF" w:rsidR="004C2EAB" w:rsidRDefault="004C2EAB" w:rsidP="004211EE">
      <w:pPr>
        <w:pStyle w:val="SOWSubL1-ASDEFCON"/>
      </w:pPr>
      <w:r>
        <w:t xml:space="preserve">earliest and latest start and finish dates for all </w:t>
      </w:r>
      <w:r w:rsidR="00434C82">
        <w:t>tasks/</w:t>
      </w:r>
      <w:r>
        <w:t>activities and milestones;</w:t>
      </w:r>
    </w:p>
    <w:p w14:paraId="10C92902" w14:textId="0E9DC480" w:rsidR="004C2EAB" w:rsidRDefault="004C2EAB" w:rsidP="004211EE">
      <w:pPr>
        <w:pStyle w:val="SOWSubL1-ASDEFCON"/>
      </w:pPr>
      <w:r>
        <w:t>critical and non-critical paths</w:t>
      </w:r>
      <w:r w:rsidR="00F21ECC">
        <w:t xml:space="preserve"> </w:t>
      </w:r>
      <w:r w:rsidR="00C81CC0">
        <w:t>(based on float calculations), and may identify other significant paths through the schedule through the use of attributes</w:t>
      </w:r>
      <w:r>
        <w:t>;</w:t>
      </w:r>
    </w:p>
    <w:p w14:paraId="1036E8A7" w14:textId="472B3C50" w:rsidR="00CE4FC1" w:rsidRDefault="004C2EAB" w:rsidP="004211EE">
      <w:pPr>
        <w:pStyle w:val="SOWSubL1-ASDEFCON"/>
      </w:pPr>
      <w:r>
        <w:t xml:space="preserve">floats available on all </w:t>
      </w:r>
      <w:r w:rsidR="00434C82">
        <w:t>tasks/</w:t>
      </w:r>
      <w:r>
        <w:t>activities and milestones;</w:t>
      </w:r>
    </w:p>
    <w:p w14:paraId="2588079E" w14:textId="76AB38C9" w:rsidR="004C2EAB" w:rsidRDefault="00CE4FC1" w:rsidP="004211EE">
      <w:pPr>
        <w:pStyle w:val="SOWSubL1-ASDEFCON"/>
      </w:pPr>
      <w:r>
        <w:t xml:space="preserve">allocated resources for each </w:t>
      </w:r>
      <w:r w:rsidR="00434C82">
        <w:t>task/</w:t>
      </w:r>
      <w:r>
        <w:t>activity;</w:t>
      </w:r>
      <w:r w:rsidR="004C2EAB">
        <w:t xml:space="preserve"> and</w:t>
      </w:r>
    </w:p>
    <w:p w14:paraId="6E98EDAC" w14:textId="77777777" w:rsidR="004C2EAB" w:rsidRDefault="004C2EAB" w:rsidP="004211EE">
      <w:pPr>
        <w:pStyle w:val="SOWSubL1-ASDEFCON"/>
      </w:pPr>
      <w:r>
        <w:t>notes on the use of the CMS, including a glossary of terms and symbols used.</w:t>
      </w:r>
    </w:p>
    <w:p w14:paraId="7BE2BEF1" w14:textId="08CF7845" w:rsidR="004C2EAB" w:rsidRDefault="004C2EAB" w:rsidP="004211EE">
      <w:pPr>
        <w:pStyle w:val="SOWTL4-ASDEFCON"/>
      </w:pPr>
      <w:bookmarkStart w:id="1" w:name="_Ref99702279"/>
      <w:r>
        <w:t>The CMS shall include</w:t>
      </w:r>
      <w:r w:rsidR="00C81CC0" w:rsidRPr="00C81CC0">
        <w:t xml:space="preserve"> </w:t>
      </w:r>
      <w:r w:rsidR="00C81CC0" w:rsidRPr="00313432">
        <w:t xml:space="preserve">a summary representation of dependencies, transition and maturity points from the lower level detail contained in all </w:t>
      </w:r>
      <w:r w:rsidR="00C81CC0">
        <w:t xml:space="preserve">subordinate </w:t>
      </w:r>
      <w:r w:rsidR="00C81CC0" w:rsidRPr="00313432">
        <w:t xml:space="preserve">schedules required </w:t>
      </w:r>
      <w:r w:rsidR="00C81CC0">
        <w:t xml:space="preserve">to manage the work </w:t>
      </w:r>
      <w:r w:rsidR="00C81CC0" w:rsidRPr="00313432">
        <w:t>under the Contract</w:t>
      </w:r>
      <w:r w:rsidR="00C81CC0">
        <w:t>, including</w:t>
      </w:r>
      <w:r>
        <w:t>:</w:t>
      </w:r>
      <w:bookmarkEnd w:id="1"/>
    </w:p>
    <w:p w14:paraId="44C40D46" w14:textId="212E2128" w:rsidR="004C2EAB" w:rsidRDefault="004C2EAB" w:rsidP="004211EE">
      <w:pPr>
        <w:pStyle w:val="SOWSubL1-ASDEFCON"/>
      </w:pPr>
      <w:r>
        <w:t>all other schedules required under the Contract (eg, the Systems Engineering schedule and the ILS schedule)</w:t>
      </w:r>
      <w:r w:rsidR="00AB73D2" w:rsidRPr="00AB73D2">
        <w:t xml:space="preserve"> </w:t>
      </w:r>
      <w:r w:rsidR="00AB73D2">
        <w:t>and, during the Overlapping Period, the Contract (Support) (eg, Phase In schedule)</w:t>
      </w:r>
      <w:r>
        <w:t>;</w:t>
      </w:r>
    </w:p>
    <w:p w14:paraId="303E1BA9" w14:textId="3728DA95" w:rsidR="004C2EAB" w:rsidRDefault="004C2EAB" w:rsidP="004211EE">
      <w:pPr>
        <w:pStyle w:val="SOWSubL1-ASDEFCON"/>
      </w:pPr>
      <w:r>
        <w:t>Subcontractor schedules</w:t>
      </w:r>
      <w:r w:rsidR="00CE4FC1">
        <w:t xml:space="preserve">, to </w:t>
      </w:r>
      <w:r w:rsidR="00C81CC0">
        <w:t>the extent</w:t>
      </w:r>
      <w:r w:rsidR="00CE4FC1">
        <w:t xml:space="preserve"> consistent with the schedule detail for the Contractor’s own schedule</w:t>
      </w:r>
      <w:r>
        <w:t>;</w:t>
      </w:r>
    </w:p>
    <w:p w14:paraId="59B7E514" w14:textId="52102EEC" w:rsidR="004C2EAB" w:rsidRDefault="004C2EAB" w:rsidP="004211EE">
      <w:pPr>
        <w:pStyle w:val="SOWSubL1-ASDEFCON"/>
      </w:pPr>
      <w:r>
        <w:t>Milestones</w:t>
      </w:r>
      <w:r w:rsidR="00AA7E93">
        <w:t>,</w:t>
      </w:r>
      <w:r w:rsidR="00CE4FC1">
        <w:t xml:space="preserve"> and all milestones identified in the Contractor’s plans (eg, the Approved </w:t>
      </w:r>
      <w:r w:rsidR="00F21ECC">
        <w:t>SRP</w:t>
      </w:r>
      <w:r w:rsidR="00CE4FC1">
        <w:t>)</w:t>
      </w:r>
      <w:r w:rsidR="00AA7E93">
        <w:t xml:space="preserve"> and delivery milestones in Attachment C (if not already identified as Milestones)</w:t>
      </w:r>
      <w:r>
        <w:t>;</w:t>
      </w:r>
    </w:p>
    <w:p w14:paraId="7EDC236D" w14:textId="77777777" w:rsidR="004C2EAB" w:rsidRDefault="004C2EAB" w:rsidP="004211EE">
      <w:pPr>
        <w:pStyle w:val="SOWSubL1-ASDEFCON"/>
      </w:pPr>
      <w:r>
        <w:t>other major events, as agreed between the Contractor and the Commonwealth Representative;</w:t>
      </w:r>
    </w:p>
    <w:p w14:paraId="517D688D" w14:textId="61E971B1" w:rsidR="00AB73D2" w:rsidRPr="00C730EB" w:rsidRDefault="004C2EAB" w:rsidP="004211EE">
      <w:pPr>
        <w:pStyle w:val="SOWSubL1-ASDEFCON"/>
      </w:pPr>
      <w:r w:rsidRPr="00C730EB">
        <w:t>Commonwealth Representative tasks</w:t>
      </w:r>
      <w:r w:rsidR="00CC7A90">
        <w:t>/activities</w:t>
      </w:r>
      <w:r w:rsidR="00AE476F" w:rsidRPr="00C730EB">
        <w:t xml:space="preserve"> and tasks</w:t>
      </w:r>
      <w:r w:rsidR="00CC7A90">
        <w:t>/activities</w:t>
      </w:r>
      <w:r w:rsidR="00AE476F" w:rsidRPr="00C730EB">
        <w:t xml:space="preserve"> performed by Associated Parties</w:t>
      </w:r>
      <w:r w:rsidRPr="00C730EB">
        <w:t>, where such tasks</w:t>
      </w:r>
      <w:r w:rsidR="00CC7A90">
        <w:t>/activities</w:t>
      </w:r>
      <w:r w:rsidRPr="00C730EB">
        <w:t xml:space="preserve"> interface with, and may affect, Contractor tasks</w:t>
      </w:r>
      <w:r w:rsidR="00CC7A90">
        <w:t>/activities</w:t>
      </w:r>
      <w:r w:rsidR="008362B6" w:rsidRPr="00C730EB">
        <w:t>, to the extent necessary so that the Commonwealth can confirm that it can meet its schedule-related obligations under the Contract, including those being undertaken by Associated Parties</w:t>
      </w:r>
      <w:r w:rsidRPr="00C730EB">
        <w:t>;</w:t>
      </w:r>
    </w:p>
    <w:p w14:paraId="4D03288B" w14:textId="7AC5B4DA" w:rsidR="00AB73D2" w:rsidRDefault="00573E2D" w:rsidP="00AB73D2">
      <w:pPr>
        <w:pStyle w:val="SOWSubL1-ASDEFCON"/>
      </w:pPr>
      <w:r>
        <w:t xml:space="preserve">during the Overlapping Period, </w:t>
      </w:r>
      <w:r w:rsidR="00AB73D2">
        <w:t>Contract (Support) tasks</w:t>
      </w:r>
      <w:r w:rsidR="00CC7A90">
        <w:t>/activities</w:t>
      </w:r>
      <w:r w:rsidR="00AB73D2">
        <w:t xml:space="preserve"> that interact with Contract tasks</w:t>
      </w:r>
      <w:r w:rsidR="00CC7A90">
        <w:t>/activities</w:t>
      </w:r>
      <w:r w:rsidR="00AB73D2">
        <w:t>, including those tasks</w:t>
      </w:r>
      <w:r w:rsidR="00CC7A90">
        <w:t>/activities</w:t>
      </w:r>
      <w:r w:rsidR="00AB73D2">
        <w:t xml:space="preserve"> associated with:</w:t>
      </w:r>
    </w:p>
    <w:p w14:paraId="0D374061" w14:textId="77777777" w:rsidR="00AB73D2" w:rsidRDefault="00AB73D2" w:rsidP="00AB73D2">
      <w:pPr>
        <w:pStyle w:val="SOWSubL2-ASDEFCON"/>
      </w:pPr>
      <w:r>
        <w:t>transitioning from the Contract to the Contract (Support);</w:t>
      </w:r>
    </w:p>
    <w:p w14:paraId="1BAD8196" w14:textId="77777777" w:rsidR="00AB73D2" w:rsidRDefault="00AB73D2" w:rsidP="00AB73D2">
      <w:pPr>
        <w:pStyle w:val="SOWSubL2-ASDEFCON"/>
      </w:pPr>
      <w:r w:rsidRPr="00AC4B87">
        <w:t xml:space="preserve">achieving the requirements of the </w:t>
      </w:r>
      <w:r>
        <w:t>Operative</w:t>
      </w:r>
      <w:r w:rsidRPr="00AC4B87">
        <w:t xml:space="preserve"> Date Milestone under the Contract (Support)</w:t>
      </w:r>
      <w:r>
        <w:t>; and</w:t>
      </w:r>
    </w:p>
    <w:p w14:paraId="5E4813C4" w14:textId="087D4EFF" w:rsidR="00CE4FC1" w:rsidRDefault="00AB73D2" w:rsidP="00AB73D2">
      <w:pPr>
        <w:pStyle w:val="SOWSubL2-ASDEFCON"/>
      </w:pPr>
      <w:r w:rsidRPr="00AC4B87">
        <w:t xml:space="preserve">achieving the requirements of </w:t>
      </w:r>
      <w:r>
        <w:t>any Concurrent Contract</w:t>
      </w:r>
      <w:r w:rsidRPr="00AC4B87">
        <w:t xml:space="preserve"> Milestone</w:t>
      </w:r>
      <w:r>
        <w:t xml:space="preserve">s (if applicable) under the </w:t>
      </w:r>
      <w:r w:rsidR="00573E2D">
        <w:t xml:space="preserve">Contract and the </w:t>
      </w:r>
      <w:r>
        <w:t>Contract (Support);</w:t>
      </w:r>
      <w:r w:rsidR="00C81CC0">
        <w:t xml:space="preserve"> and</w:t>
      </w:r>
    </w:p>
    <w:p w14:paraId="1CF2A917" w14:textId="77777777" w:rsidR="004C2EAB" w:rsidRDefault="004C2EAB" w:rsidP="004211EE">
      <w:pPr>
        <w:pStyle w:val="SOWSubL1-ASDEFCON"/>
      </w:pPr>
      <w:r>
        <w:t xml:space="preserve">significant reviews, </w:t>
      </w:r>
      <w:r w:rsidR="004E15F8">
        <w:t>such as System Reviews.</w:t>
      </w:r>
    </w:p>
    <w:p w14:paraId="66B5C2B4" w14:textId="77777777" w:rsidR="00C81CC0" w:rsidRDefault="00C81CC0" w:rsidP="00AB73D2">
      <w:pPr>
        <w:pStyle w:val="SOWTL4-ASDEFCON"/>
        <w:keepNext/>
      </w:pPr>
      <w:r>
        <w:t>The CMS shall comply with the following general criteria:</w:t>
      </w:r>
    </w:p>
    <w:p w14:paraId="65FB6BCC" w14:textId="4D55DA9E" w:rsidR="00C81CC0" w:rsidRDefault="00C81CC0" w:rsidP="00C81CC0">
      <w:pPr>
        <w:pStyle w:val="SOWSubL1-ASDEFCON"/>
      </w:pPr>
      <w:r>
        <w:t xml:space="preserve">with the exception of the first and last </w:t>
      </w:r>
      <w:r w:rsidR="00CC7A90">
        <w:t>task/</w:t>
      </w:r>
      <w:r>
        <w:t xml:space="preserve">activity or milestone, all </w:t>
      </w:r>
      <w:r w:rsidR="00CC7A90">
        <w:t>tasks/</w:t>
      </w:r>
      <w:r>
        <w:t>activities and milestones shall have at least one predecessor and successor;</w:t>
      </w:r>
    </w:p>
    <w:p w14:paraId="79636D56" w14:textId="3F8F21ED" w:rsidR="00C81CC0" w:rsidRDefault="00C81CC0" w:rsidP="00C81CC0">
      <w:pPr>
        <w:pStyle w:val="SOWSubL1-ASDEFCON"/>
      </w:pPr>
      <w:r>
        <w:t xml:space="preserve">all </w:t>
      </w:r>
      <w:r w:rsidR="00CC7A90">
        <w:t>tasks/</w:t>
      </w:r>
      <w:r>
        <w:t>activities and milestones shall have early, late and baseline dates assigned, unless otherwise agreed between the parties;</w:t>
      </w:r>
    </w:p>
    <w:p w14:paraId="76668296" w14:textId="2DD69CEE" w:rsidR="00C81CC0" w:rsidRDefault="00C81CC0" w:rsidP="00C81CC0">
      <w:pPr>
        <w:pStyle w:val="SOWSubL1-ASDEFCON"/>
      </w:pPr>
      <w:r>
        <w:t xml:space="preserve">all </w:t>
      </w:r>
      <w:r w:rsidR="00CC7A90">
        <w:t>tasks/</w:t>
      </w:r>
      <w:r>
        <w:t>activities and milestones shall have an appropriate calendar applied;</w:t>
      </w:r>
    </w:p>
    <w:p w14:paraId="55ACA88E" w14:textId="77777777" w:rsidR="00C81CC0" w:rsidRDefault="00C81CC0" w:rsidP="00C81CC0">
      <w:pPr>
        <w:pStyle w:val="SOWSubL1-ASDEFCON"/>
      </w:pPr>
      <w:r>
        <w:t>calendars shall be identified for a normal working week and a calendar week, as defined under the Contract;</w:t>
      </w:r>
    </w:p>
    <w:p w14:paraId="1E17B438" w14:textId="69F5FA12" w:rsidR="00C81CC0" w:rsidRPr="00D63556" w:rsidRDefault="00C81CC0" w:rsidP="00C81CC0">
      <w:pPr>
        <w:pStyle w:val="SOWSubL1-ASDEFCON"/>
      </w:pPr>
      <w:r w:rsidRPr="00D63556">
        <w:t xml:space="preserve">all Commonwealth deliverables to the Contractor shall be included in the schedule and logically connected to the </w:t>
      </w:r>
      <w:r w:rsidR="00CC7A90">
        <w:t>tasks/</w:t>
      </w:r>
      <w:r w:rsidRPr="00D63556">
        <w:t>activities that are dependent upon those deliverables in accordance with the following provisions:</w:t>
      </w:r>
    </w:p>
    <w:p w14:paraId="0E697C1F" w14:textId="05D7C138" w:rsidR="00C81CC0" w:rsidRDefault="00C81CC0" w:rsidP="00024BA5">
      <w:pPr>
        <w:pStyle w:val="SOWSubL2-ASDEFCON"/>
      </w:pPr>
      <w:bookmarkStart w:id="2" w:name="_Ref199221101"/>
      <w:r>
        <w:t xml:space="preserve">for Commonwealth deliverables that drive particular Contractor </w:t>
      </w:r>
      <w:r w:rsidR="00CC7A90">
        <w:t>tasks/</w:t>
      </w:r>
      <w:r>
        <w:t>activities and associated schedule timeframes (eg, access to Government Furnished Facilities (GFF) and provision of Government Furnished Equipment (GFE)), the Commonwealth deliverables shall be individually identified in, and logically connected into, the CMS</w:t>
      </w:r>
      <w:r w:rsidR="00D63556">
        <w:t>, including for both work packages and planning packages</w:t>
      </w:r>
      <w:r>
        <w:t>; and</w:t>
      </w:r>
      <w:bookmarkEnd w:id="2"/>
    </w:p>
    <w:p w14:paraId="7FCB7871" w14:textId="3721633F" w:rsidR="00C81CC0" w:rsidRDefault="00C81CC0" w:rsidP="00024BA5">
      <w:pPr>
        <w:pStyle w:val="SOWSubL2-ASDEFCON"/>
      </w:pPr>
      <w:bookmarkStart w:id="3" w:name="_Ref199221114"/>
      <w:r>
        <w:t xml:space="preserve">for Commonwealth deliverables that are generally required, but do not drive particular Contractor </w:t>
      </w:r>
      <w:r w:rsidR="00CC7A90">
        <w:t>tasks/</w:t>
      </w:r>
      <w:r>
        <w:t>activities (eg, Government Furnished Data (GFD) that needs to be provided to the Contractor at ED but not returned to the Commonwealth</w:t>
      </w:r>
      <w:r w:rsidR="008362B6">
        <w:t xml:space="preserve"> until the end of the </w:t>
      </w:r>
      <w:r w:rsidR="00363ACF">
        <w:t>Contract</w:t>
      </w:r>
      <w:r>
        <w:t xml:space="preserve">), </w:t>
      </w:r>
      <w:r w:rsidRPr="00D63556">
        <w:t>the Commonwealth deliverables need not be individually identified in the CMS (eg, they may be grouped together under a single schedule line</w:t>
      </w:r>
      <w:r w:rsidR="00D63556">
        <w:t>,</w:t>
      </w:r>
      <w:r w:rsidR="00F21ECC" w:rsidRPr="00D63556">
        <w:t xml:space="preserve"> </w:t>
      </w:r>
      <w:r w:rsidR="00D63556">
        <w:t>either</w:t>
      </w:r>
      <w:r w:rsidR="00F21ECC" w:rsidRPr="00D63556">
        <w:t xml:space="preserve"> </w:t>
      </w:r>
      <w:r w:rsidR="00D63556">
        <w:t xml:space="preserve">within </w:t>
      </w:r>
      <w:r w:rsidR="00F21ECC" w:rsidRPr="00D63556">
        <w:t xml:space="preserve">a </w:t>
      </w:r>
      <w:r w:rsidR="00D63556">
        <w:t xml:space="preserve">work package or as part of a </w:t>
      </w:r>
      <w:r w:rsidR="00F21ECC" w:rsidRPr="00D63556">
        <w:t>planning package</w:t>
      </w:r>
      <w:r w:rsidRPr="00D63556">
        <w:t>)</w:t>
      </w:r>
      <w:r>
        <w:t>;</w:t>
      </w:r>
      <w:bookmarkEnd w:id="3"/>
    </w:p>
    <w:p w14:paraId="3BD87652" w14:textId="14FF0934" w:rsidR="00C81CC0" w:rsidRPr="00A5212B" w:rsidRDefault="00C81CC0" w:rsidP="00C81CC0">
      <w:pPr>
        <w:pStyle w:val="SOWSubL1-ASDEFCON"/>
      </w:pPr>
      <w:r w:rsidRPr="00A5212B">
        <w:t xml:space="preserve">all deliverables from </w:t>
      </w:r>
      <w:r w:rsidR="008362B6" w:rsidRPr="00A5212B">
        <w:t xml:space="preserve">Associated Parties </w:t>
      </w:r>
      <w:r w:rsidRPr="00A5212B">
        <w:t xml:space="preserve">to the Contractor shall be included in the schedule and logically connected to the </w:t>
      </w:r>
      <w:r w:rsidR="00CC7A90">
        <w:t>tasks/</w:t>
      </w:r>
      <w:r w:rsidRPr="00A5212B">
        <w:t xml:space="preserve">activities that are dependent upon those deliverables in accordance with the same logic used in </w:t>
      </w:r>
      <w:r w:rsidR="008362B6" w:rsidRPr="00A5212B">
        <w:t>subclauses</w:t>
      </w:r>
      <w:r w:rsidRPr="00A5212B">
        <w:t xml:space="preserve"> </w:t>
      </w:r>
      <w:r w:rsidR="0099131C">
        <w:fldChar w:fldCharType="begin"/>
      </w:r>
      <w:r w:rsidR="0099131C">
        <w:instrText xml:space="preserve"> REF _Ref199221101 \r \h </w:instrText>
      </w:r>
      <w:r w:rsidR="0099131C">
        <w:fldChar w:fldCharType="separate"/>
      </w:r>
      <w:r w:rsidR="00753FF8">
        <w:t>e(i)</w:t>
      </w:r>
      <w:r w:rsidR="0099131C">
        <w:fldChar w:fldCharType="end"/>
      </w:r>
      <w:r w:rsidRPr="00A5212B">
        <w:t xml:space="preserve"> and </w:t>
      </w:r>
      <w:r w:rsidR="0099131C">
        <w:fldChar w:fldCharType="begin"/>
      </w:r>
      <w:r w:rsidR="0099131C">
        <w:instrText xml:space="preserve"> REF _Ref199221114 \r \h </w:instrText>
      </w:r>
      <w:r w:rsidR="0099131C">
        <w:fldChar w:fldCharType="separate"/>
      </w:r>
      <w:r w:rsidR="00753FF8">
        <w:t>e(ii)</w:t>
      </w:r>
      <w:r w:rsidR="0099131C">
        <w:fldChar w:fldCharType="end"/>
      </w:r>
      <w:r w:rsidRPr="00A5212B">
        <w:t xml:space="preserve"> above;</w:t>
      </w:r>
    </w:p>
    <w:p w14:paraId="7A3FF796" w14:textId="54FCA346" w:rsidR="00C81CC0" w:rsidRDefault="00CC7A90" w:rsidP="00C81CC0">
      <w:pPr>
        <w:pStyle w:val="SOWSubL1-ASDEFCON"/>
      </w:pPr>
      <w:r>
        <w:t>tasks/</w:t>
      </w:r>
      <w:r w:rsidR="00C81CC0">
        <w:t>activities and milestones that are constrained (eg, by Target Start or Target Finish constraints) shall have the reason for the constraint explained within a notes field in the CMS database;</w:t>
      </w:r>
    </w:p>
    <w:p w14:paraId="030A207E" w14:textId="1C3B493B" w:rsidR="00C81CC0" w:rsidRDefault="00CC7A90" w:rsidP="00C81CC0">
      <w:pPr>
        <w:pStyle w:val="SOWSubL1-ASDEFCON"/>
      </w:pPr>
      <w:r>
        <w:t>tasks/</w:t>
      </w:r>
      <w:r w:rsidR="00C81CC0">
        <w:t xml:space="preserve">activities shall be coded to allow sorting/filtering by CWBS, </w:t>
      </w:r>
      <w:r w:rsidR="008362B6">
        <w:t xml:space="preserve">organisational breakdown structure, control account, </w:t>
      </w:r>
      <w:r w:rsidR="008362B6" w:rsidRPr="00C730EB">
        <w:t>work package</w:t>
      </w:r>
      <w:r w:rsidR="00C730EB">
        <w:t xml:space="preserve"> or planning package</w:t>
      </w:r>
      <w:r w:rsidR="00C81CC0">
        <w:t>, and team;</w:t>
      </w:r>
    </w:p>
    <w:p w14:paraId="64741093" w14:textId="48FECDDF" w:rsidR="00C81CC0" w:rsidRDefault="00C81CC0" w:rsidP="00C81CC0">
      <w:pPr>
        <w:pStyle w:val="SOWSubL1-ASDEFCON"/>
      </w:pPr>
      <w:r>
        <w:t>the CMS shall be able to demonstrate traceability, both upwards to the complete CWBS, SOW and CDRL (which, for clarity, may be provided through the CWBS), and downwards to subordinate schedules;</w:t>
      </w:r>
    </w:p>
    <w:p w14:paraId="0A29BF1E" w14:textId="722CC81D" w:rsidR="00B97404" w:rsidRDefault="00B97404" w:rsidP="00B97404">
      <w:pPr>
        <w:pStyle w:val="SOWSubL1-ASDEFCON"/>
      </w:pPr>
      <w:bookmarkStart w:id="4" w:name="_Ref99693304"/>
      <w:bookmarkStart w:id="5" w:name="_Ref187995680"/>
      <w:r>
        <w:t>level of effort tasks/activities shall be incorporated into the CMS in a way that ensures that these tasks/activities do not materially affect the ability of the CMS to properly schedule (eg, by masking the critical path and/or near-critical paths)</w:t>
      </w:r>
      <w:bookmarkEnd w:id="4"/>
      <w:r>
        <w:t>; and</w:t>
      </w:r>
      <w:bookmarkEnd w:id="5"/>
    </w:p>
    <w:p w14:paraId="2B501247" w14:textId="7AF289FF" w:rsidR="00C225EC" w:rsidRDefault="001C1B19" w:rsidP="00C81CC0">
      <w:pPr>
        <w:pStyle w:val="SOWSubL1-ASDEFCON"/>
      </w:pPr>
      <w:r>
        <w:t xml:space="preserve">other than level of effort tasks under </w:t>
      </w:r>
      <w:r w:rsidR="00C225EC">
        <w:t xml:space="preserve">subclause </w:t>
      </w:r>
      <w:r w:rsidR="0099131C">
        <w:fldChar w:fldCharType="begin"/>
      </w:r>
      <w:r w:rsidR="0099131C">
        <w:instrText xml:space="preserve"> REF _Ref187995680 \r \h </w:instrText>
      </w:r>
      <w:r w:rsidR="0099131C">
        <w:fldChar w:fldCharType="separate"/>
      </w:r>
      <w:r w:rsidR="00753FF8">
        <w:t>j</w:t>
      </w:r>
      <w:r w:rsidR="0099131C">
        <w:fldChar w:fldCharType="end"/>
      </w:r>
      <w:r w:rsidR="00C225EC">
        <w:t xml:space="preserve"> </w:t>
      </w:r>
      <w:r>
        <w:t>above</w:t>
      </w:r>
      <w:r w:rsidR="00C225EC">
        <w:t xml:space="preserve">, the CMS shall not contain </w:t>
      </w:r>
      <w:r w:rsidR="00CC7A90">
        <w:t>tasks/</w:t>
      </w:r>
      <w:r w:rsidR="00C225EC">
        <w:t>activities that do not materially contribute to the delivery of either end-products or enabling products (eg, other direct costs (ODCs) and travel); and</w:t>
      </w:r>
    </w:p>
    <w:p w14:paraId="262925E4" w14:textId="01C23C42" w:rsidR="00C81CC0" w:rsidRDefault="00C81CC0" w:rsidP="005602D5">
      <w:pPr>
        <w:pStyle w:val="SOWTL2NONUM-ASDEFCON"/>
      </w:pPr>
      <w:r w:rsidRPr="00DC1D9C">
        <w:t xml:space="preserve">Compliance with these criteria is only necessary for </w:t>
      </w:r>
      <w:r w:rsidR="00CC7A90">
        <w:t>tasks/</w:t>
      </w:r>
      <w:r w:rsidRPr="00DC1D9C">
        <w:t>activities that are not yet complete; however</w:t>
      </w:r>
      <w:r>
        <w:t>, retrospective changes to the Baseline</w:t>
      </w:r>
      <w:r w:rsidRPr="00DC1D9C">
        <w:t xml:space="preserve"> </w:t>
      </w:r>
      <w:r>
        <w:t>CM</w:t>
      </w:r>
      <w:r w:rsidRPr="00DC1D9C">
        <w:t>S</w:t>
      </w:r>
      <w:r>
        <w:t xml:space="preserve"> </w:t>
      </w:r>
      <w:r w:rsidRPr="00DC1D9C">
        <w:t>are not to be made.</w:t>
      </w:r>
    </w:p>
    <w:p w14:paraId="139F68B5" w14:textId="3E62DE68" w:rsidR="00C81CC0" w:rsidRDefault="00C81CC0" w:rsidP="00C81CC0">
      <w:pPr>
        <w:pStyle w:val="SOWTL4-ASDEFCON"/>
      </w:pPr>
      <w:bookmarkStart w:id="6" w:name="_Ref382253099"/>
      <w:r>
        <w:t>The CM</w:t>
      </w:r>
      <w:r w:rsidRPr="00714210">
        <w:t>S shall comply with the following benchmark criteria:</w:t>
      </w:r>
      <w:bookmarkEnd w:id="6"/>
    </w:p>
    <w:p w14:paraId="71FB110C" w14:textId="434F07CC" w:rsidR="00DD5F20" w:rsidRDefault="003341D3" w:rsidP="00DD5F20">
      <w:pPr>
        <w:pStyle w:val="NoteToDrafters-ASDEFCON"/>
      </w:pPr>
      <w:r>
        <w:t xml:space="preserve">Note to drafters: The following benchmark criteria may require adapting for the nature and scope of the particular Contract, and drafters should liaise with their </w:t>
      </w:r>
      <w:r w:rsidR="004968E5">
        <w:t xml:space="preserve">respective </w:t>
      </w:r>
      <w:r w:rsidR="00A621EB">
        <w:t>project controls policy areas and centres of expertise to determine if any adaptations need to be made.</w:t>
      </w:r>
    </w:p>
    <w:p w14:paraId="6580A92A" w14:textId="50B1728C" w:rsidR="00C81CC0" w:rsidRDefault="00CC7A90" w:rsidP="00C81CC0">
      <w:pPr>
        <w:pStyle w:val="SOWSubL1-ASDEFCON"/>
      </w:pPr>
      <w:r>
        <w:t>tasks/</w:t>
      </w:r>
      <w:r w:rsidR="00C81CC0">
        <w:t xml:space="preserve">activities with total float of greater than 220 working days </w:t>
      </w:r>
      <w:r w:rsidR="00612F01">
        <w:t>shall</w:t>
      </w:r>
      <w:r w:rsidR="00C81CC0">
        <w:t xml:space="preserve"> be limited to less than 10% of the total number of </w:t>
      </w:r>
      <w:r w:rsidR="00024BA5">
        <w:t>tasks/</w:t>
      </w:r>
      <w:r w:rsidR="00C81CC0">
        <w:t>activities;</w:t>
      </w:r>
    </w:p>
    <w:p w14:paraId="13E6A00E" w14:textId="552DF7B8" w:rsidR="00C81CC0" w:rsidRDefault="00C81CC0" w:rsidP="00C81CC0">
      <w:pPr>
        <w:pStyle w:val="SOWSubL1-ASDEFCON"/>
      </w:pPr>
      <w:r>
        <w:t xml:space="preserve">no more than 40% of </w:t>
      </w:r>
      <w:r w:rsidR="00CC7A90">
        <w:t>tasks/</w:t>
      </w:r>
      <w:r>
        <w:t xml:space="preserve">activities and milestones </w:t>
      </w:r>
      <w:r w:rsidR="00612F01">
        <w:t>shall</w:t>
      </w:r>
      <w:r>
        <w:t xml:space="preserve"> have float of less than 5 working days;</w:t>
      </w:r>
    </w:p>
    <w:p w14:paraId="1196ECDD" w14:textId="1F2D6055" w:rsidR="00C81CC0" w:rsidRDefault="00CC7A90" w:rsidP="00C81CC0">
      <w:pPr>
        <w:pStyle w:val="SOWSubL1-ASDEFCON"/>
      </w:pPr>
      <w:r>
        <w:t>tasks/</w:t>
      </w:r>
      <w:r w:rsidR="00C81CC0">
        <w:t xml:space="preserve">activities with durations between 5 working days and 40 working days </w:t>
      </w:r>
      <w:r w:rsidR="00612F01">
        <w:t>shall</w:t>
      </w:r>
      <w:r w:rsidR="00C81CC0">
        <w:t xml:space="preserve"> comprise more than 70% of total </w:t>
      </w:r>
      <w:r w:rsidR="00024BA5">
        <w:t>tasks/</w:t>
      </w:r>
      <w:r w:rsidR="00C81CC0">
        <w:t>activities;</w:t>
      </w:r>
    </w:p>
    <w:p w14:paraId="6609A177" w14:textId="19A0D8B4" w:rsidR="00C81CC0" w:rsidRDefault="00CC7A90" w:rsidP="00C81CC0">
      <w:pPr>
        <w:pStyle w:val="SOWSubL1-ASDEFCON"/>
      </w:pPr>
      <w:r>
        <w:t>tasks/</w:t>
      </w:r>
      <w:r w:rsidR="00C81CC0">
        <w:t xml:space="preserve">activities or </w:t>
      </w:r>
      <w:r w:rsidR="00C81CC0" w:rsidRPr="00A621EB">
        <w:t>planning packages</w:t>
      </w:r>
      <w:r w:rsidR="00C81CC0">
        <w:t xml:space="preserve"> with durations greater than 100 working days </w:t>
      </w:r>
      <w:r w:rsidR="00612F01">
        <w:t>shall</w:t>
      </w:r>
      <w:r w:rsidR="00C81CC0">
        <w:t xml:space="preserve"> comprise no more than 10% of total </w:t>
      </w:r>
      <w:r w:rsidR="00024BA5">
        <w:t>tasks/</w:t>
      </w:r>
      <w:r w:rsidR="00C81CC0">
        <w:t>activities;</w:t>
      </w:r>
    </w:p>
    <w:p w14:paraId="1A844180" w14:textId="27ABEF5C" w:rsidR="00C81CC0" w:rsidRDefault="00C81CC0" w:rsidP="00C81CC0">
      <w:pPr>
        <w:pStyle w:val="SOWSubL1-ASDEFCON"/>
      </w:pPr>
      <w:r>
        <w:t xml:space="preserve">the combination of relationships with lags greater than 90 working days </w:t>
      </w:r>
      <w:r w:rsidR="00612F01">
        <w:t>shall</w:t>
      </w:r>
      <w:r>
        <w:t xml:space="preserve"> comprise no more than 5% of total relationships;</w:t>
      </w:r>
    </w:p>
    <w:p w14:paraId="5ED19B39" w14:textId="0398B7C9" w:rsidR="00C81CC0" w:rsidRDefault="00612F01" w:rsidP="00C81CC0">
      <w:pPr>
        <w:pStyle w:val="SOWSubL1-ASDEFCON"/>
      </w:pPr>
      <w:r>
        <w:t xml:space="preserve">all </w:t>
      </w:r>
      <w:r w:rsidR="00C81CC0">
        <w:t>relationship lags and date constraints shall contain a schedule note describing their purpose or origin</w:t>
      </w:r>
      <w:r>
        <w:t>;</w:t>
      </w:r>
    </w:p>
    <w:p w14:paraId="2A3CBDBD" w14:textId="0A0A622F" w:rsidR="00C81CC0" w:rsidRDefault="00C81CC0" w:rsidP="00C81CC0">
      <w:pPr>
        <w:pStyle w:val="SOWSubL1-ASDEFCON"/>
      </w:pPr>
      <w:r>
        <w:t xml:space="preserve">Finish to Start relationships shall comprise more than </w:t>
      </w:r>
      <w:r w:rsidR="004968E5">
        <w:t>80</w:t>
      </w:r>
      <w:r>
        <w:t>% of total relationships;</w:t>
      </w:r>
    </w:p>
    <w:p w14:paraId="7747C1F1" w14:textId="485EC366" w:rsidR="00C81CC0" w:rsidRDefault="00C81CC0" w:rsidP="00C81CC0">
      <w:pPr>
        <w:pStyle w:val="SOWSubL1-ASDEFCON"/>
      </w:pPr>
      <w:r>
        <w:t xml:space="preserve">there </w:t>
      </w:r>
      <w:r w:rsidR="00612F01">
        <w:t>shall</w:t>
      </w:r>
      <w:r>
        <w:t xml:space="preserve"> be no Start to Finish relationships;</w:t>
      </w:r>
    </w:p>
    <w:p w14:paraId="16E822EE" w14:textId="5E005E33" w:rsidR="00C81CC0" w:rsidRDefault="00C81CC0" w:rsidP="00C81CC0">
      <w:pPr>
        <w:pStyle w:val="SOWSubL1-ASDEFCON"/>
      </w:pPr>
      <w:r>
        <w:t xml:space="preserve">the number of summary </w:t>
      </w:r>
      <w:r w:rsidR="00CC7A90">
        <w:t>tasks/</w:t>
      </w:r>
      <w:r>
        <w:t xml:space="preserve">activities (or subprojects) and hammock </w:t>
      </w:r>
      <w:r w:rsidR="00CC7A90">
        <w:t>tasks/</w:t>
      </w:r>
      <w:r>
        <w:t xml:space="preserve">activities </w:t>
      </w:r>
      <w:r w:rsidR="00612F01">
        <w:t>shall</w:t>
      </w:r>
      <w:r>
        <w:t xml:space="preserve"> be less than 35% of the total number of </w:t>
      </w:r>
      <w:r w:rsidR="00CC7A90">
        <w:t>tasks/</w:t>
      </w:r>
      <w:r>
        <w:t xml:space="preserve">activities, milestones, summary </w:t>
      </w:r>
      <w:r w:rsidR="00CC7A90">
        <w:t>tasks/</w:t>
      </w:r>
      <w:r>
        <w:t xml:space="preserve">activities (or subprojects), and hammock </w:t>
      </w:r>
      <w:r w:rsidR="00CC7A90">
        <w:t>tasks/</w:t>
      </w:r>
      <w:r>
        <w:t>activities;</w:t>
      </w:r>
    </w:p>
    <w:p w14:paraId="0D7E4425" w14:textId="4BDF7901" w:rsidR="00BB324A" w:rsidRDefault="00BB324A" w:rsidP="00C81CC0">
      <w:pPr>
        <w:pStyle w:val="SOWSubL1-ASDEFCON"/>
      </w:pPr>
      <w:r>
        <w:t xml:space="preserve">summary </w:t>
      </w:r>
      <w:r w:rsidR="00CC7A90">
        <w:t>tasks/</w:t>
      </w:r>
      <w:r>
        <w:t>activities shall have no logic, resources or constraints;</w:t>
      </w:r>
    </w:p>
    <w:p w14:paraId="6290B8FC" w14:textId="5072FF79" w:rsidR="00C81CC0" w:rsidRDefault="00C81CC0" w:rsidP="00C81CC0">
      <w:pPr>
        <w:pStyle w:val="SOWSubL1-ASDEFCON"/>
      </w:pPr>
      <w:r>
        <w:t xml:space="preserve">no more than 10% of </w:t>
      </w:r>
      <w:r w:rsidR="00CC7A90">
        <w:t>tasks/</w:t>
      </w:r>
      <w:r>
        <w:t xml:space="preserve">activities </w:t>
      </w:r>
      <w:r w:rsidR="00612F01">
        <w:t>shall</w:t>
      </w:r>
      <w:r>
        <w:t xml:space="preserve"> be constrained as “No Earlier Than” or “No Later Than”;</w:t>
      </w:r>
    </w:p>
    <w:p w14:paraId="6515820C" w14:textId="2F343930" w:rsidR="00C81CC0" w:rsidRDefault="00C81CC0" w:rsidP="00C81CC0">
      <w:pPr>
        <w:pStyle w:val="SOWSubL1-ASDEFCON"/>
      </w:pPr>
      <w:r>
        <w:t xml:space="preserve">for the Baseline CMS, there shall be no </w:t>
      </w:r>
      <w:r w:rsidR="001C1B19">
        <w:t xml:space="preserve">hard constraints or other </w:t>
      </w:r>
      <w:r>
        <w:t>constraints that prevent the calculation of float values; and</w:t>
      </w:r>
    </w:p>
    <w:p w14:paraId="052AF2C9" w14:textId="584BF41B" w:rsidR="00C81CC0" w:rsidRDefault="00C81CC0" w:rsidP="00C81CC0">
      <w:pPr>
        <w:pStyle w:val="SOWSubL1-ASDEFCON"/>
      </w:pPr>
      <w:r>
        <w:t xml:space="preserve">for the Baseline CMS, there shall be no </w:t>
      </w:r>
      <w:r w:rsidR="00CC7A90">
        <w:t>tasks/</w:t>
      </w:r>
      <w:r>
        <w:t>activities or milestones with negative float.</w:t>
      </w:r>
    </w:p>
    <w:p w14:paraId="5BB0B620" w14:textId="4CF872EF" w:rsidR="00C81CC0" w:rsidRDefault="00C81CC0" w:rsidP="005602D5">
      <w:pPr>
        <w:pStyle w:val="SOWTL2NONUM-ASDEFCON"/>
      </w:pPr>
      <w:r>
        <w:t xml:space="preserve">In calculating the percentages associated with the benchmark criteria, the calculations are not to include summary </w:t>
      </w:r>
      <w:r w:rsidR="00CC7A90">
        <w:t>tasks/</w:t>
      </w:r>
      <w:r>
        <w:t xml:space="preserve">activities (or subprojects), hammock </w:t>
      </w:r>
      <w:r w:rsidR="00CC7A90">
        <w:t>tasks/</w:t>
      </w:r>
      <w:r>
        <w:t xml:space="preserve">activities, milestones or </w:t>
      </w:r>
      <w:r w:rsidR="00CC7A90">
        <w:t>tasks/</w:t>
      </w:r>
      <w:r>
        <w:t>activities in the past</w:t>
      </w:r>
      <w:r w:rsidR="00DD5F20">
        <w:t>, but are to include both work packages and planning packages</w:t>
      </w:r>
      <w:r>
        <w:t>.</w:t>
      </w:r>
    </w:p>
    <w:p w14:paraId="244DA6A2" w14:textId="1EA63A80" w:rsidR="004C2EAB" w:rsidRDefault="004C2EAB" w:rsidP="004211EE">
      <w:pPr>
        <w:pStyle w:val="SOWTL4-ASDEFCON"/>
      </w:pPr>
      <w:r>
        <w:t xml:space="preserve">The CMS shall include a Master Milestone Register, which records the significant milestones </w:t>
      </w:r>
      <w:r w:rsidR="00807CE2">
        <w:t xml:space="preserve">(including </w:t>
      </w:r>
      <w:r w:rsidR="00C75CCE">
        <w:t xml:space="preserve">all </w:t>
      </w:r>
      <w:r w:rsidR="00FD4DA9">
        <w:t xml:space="preserve">Contract </w:t>
      </w:r>
      <w:r w:rsidR="00807CE2">
        <w:t xml:space="preserve">Milestones) </w:t>
      </w:r>
      <w:r>
        <w:t>that the Contractor has planned to establish managerial control, contractual control, qualification for payment under the Contract, and any other important events associated with progression of the Contract.  The Master Milestone Register shall, for each milestone, include a set of measurable conditions that will be used to assess the achievement of the milestone.  The Master Milestone Register may be provided as a stand-alone document or may be integrated into the CMS if the CMS tool provides this functionality (eg, through use of the Notes function).</w:t>
      </w:r>
    </w:p>
    <w:p w14:paraId="5EB1A926" w14:textId="2CBECFDE" w:rsidR="002F246E" w:rsidRDefault="002F246E" w:rsidP="002F246E">
      <w:pPr>
        <w:pStyle w:val="SOWTL4-ASDEFCON"/>
      </w:pPr>
      <w:r>
        <w:t>When requested by the Customer Representative, the CMS shall include written confirmation from any Approved Subcontractor that the Approved Subcontractor’s schedule is accurately represented in the CMS and is achievable.</w:t>
      </w:r>
    </w:p>
    <w:p w14:paraId="115BE65A" w14:textId="77777777" w:rsidR="00807CE2" w:rsidRDefault="004C2EAB" w:rsidP="004211EE">
      <w:pPr>
        <w:pStyle w:val="SOWTL4-ASDEFCON"/>
      </w:pPr>
      <w:r>
        <w:t>The precedence relationships and dependencies in the CMS shall be consistent with</w:t>
      </w:r>
      <w:r w:rsidR="00807CE2">
        <w:t>:</w:t>
      </w:r>
    </w:p>
    <w:p w14:paraId="0DA0D374" w14:textId="7A655E05" w:rsidR="00807CE2" w:rsidRDefault="00807CE2" w:rsidP="004211EE">
      <w:pPr>
        <w:pStyle w:val="SOWSubL1-ASDEFCON"/>
      </w:pPr>
      <w:r>
        <w:t>all schedule constraints identified in the Contract</w:t>
      </w:r>
      <w:r w:rsidR="00C25899">
        <w:t xml:space="preserve"> (eg, in the Milestone entry and exit criteria)</w:t>
      </w:r>
      <w:r>
        <w:t>; and</w:t>
      </w:r>
    </w:p>
    <w:p w14:paraId="6DDCCAED" w14:textId="67CB6EC5" w:rsidR="004C2EAB" w:rsidRDefault="004C2EAB" w:rsidP="004211EE">
      <w:pPr>
        <w:pStyle w:val="SOWSubL1-ASDEFCON"/>
      </w:pPr>
      <w:r>
        <w:t xml:space="preserve">the entry and exit criteria for </w:t>
      </w:r>
      <w:r w:rsidR="00C25899">
        <w:t>both Mandated System Reviews and Internal System Reviews</w:t>
      </w:r>
      <w:r>
        <w:t>.</w:t>
      </w:r>
    </w:p>
    <w:p w14:paraId="4A61D25E" w14:textId="0D384C2B" w:rsidR="004C2EAB" w:rsidRDefault="00C25899" w:rsidP="00756121">
      <w:pPr>
        <w:pStyle w:val="SOWTL4-ASDEFCON"/>
      </w:pPr>
      <w:r>
        <w:t>The CMS shall include the Contractor’s estimates in relation to schedule estimating uncertainty</w:t>
      </w:r>
      <w:r w:rsidR="004C2EAB">
        <w:t>.</w:t>
      </w:r>
    </w:p>
    <w:p w14:paraId="35AF69E8" w14:textId="45E8702E" w:rsidR="0037190E" w:rsidRDefault="0037190E" w:rsidP="005602D5">
      <w:pPr>
        <w:pStyle w:val="SOWHL3-ASDEFCON"/>
      </w:pPr>
      <w:r>
        <w:t>Baseline CMS</w:t>
      </w:r>
    </w:p>
    <w:p w14:paraId="23C8F8F9" w14:textId="0F57756C" w:rsidR="0037190E" w:rsidRDefault="0037190E" w:rsidP="005602D5">
      <w:pPr>
        <w:pStyle w:val="SOWHL4-ASDEFCON"/>
      </w:pPr>
      <w:r>
        <w:t>Update Cycle</w:t>
      </w:r>
    </w:p>
    <w:p w14:paraId="287F922E" w14:textId="02EEFBD3" w:rsidR="0037190E" w:rsidRDefault="0037190E" w:rsidP="005602D5">
      <w:pPr>
        <w:pStyle w:val="SOWTL5-ASDEFCON"/>
      </w:pPr>
      <w:r>
        <w:t xml:space="preserve">The Baseline CMS shall be maintained in accordance with the Contractor’s EVMS implementation for the Contract (or subject to a documented process for formal change control where earned value management is not applied) and the Maintenance </w:t>
      </w:r>
      <w:r w:rsidR="0099131C">
        <w:t xml:space="preserve">and Update </w:t>
      </w:r>
      <w:r>
        <w:t xml:space="preserve">requirements of </w:t>
      </w:r>
      <w:r w:rsidR="0099131C">
        <w:t>the CDRL</w:t>
      </w:r>
      <w:r>
        <w:t>.  Furthermore, an update to the Baseline CMS shall be provided to the Commonwealth for Approval when changes to the Baseline CMS are proposed that:</w:t>
      </w:r>
    </w:p>
    <w:p w14:paraId="4117B5F8" w14:textId="77777777" w:rsidR="0037190E" w:rsidRDefault="0037190E" w:rsidP="0037190E">
      <w:pPr>
        <w:pStyle w:val="SOWSubL1-ASDEFCON"/>
      </w:pPr>
      <w:r>
        <w:t>affect Contract Milestone payments;</w:t>
      </w:r>
    </w:p>
    <w:p w14:paraId="45ACBAF8" w14:textId="1680F5B1" w:rsidR="0037190E" w:rsidRDefault="0037190E" w:rsidP="0037190E">
      <w:pPr>
        <w:pStyle w:val="SOWSubL1-ASDEFCON"/>
      </w:pPr>
      <w:r>
        <w:t>affect baseline dates for the Contract Milestones; or</w:t>
      </w:r>
    </w:p>
    <w:p w14:paraId="669B9C11" w14:textId="77777777" w:rsidR="0037190E" w:rsidRDefault="0037190E" w:rsidP="0037190E">
      <w:pPr>
        <w:pStyle w:val="SOWSubL1-ASDEFCON"/>
      </w:pPr>
      <w:r>
        <w:t>affect the ability of the Commonwealth to meet its obligations under the Contract.</w:t>
      </w:r>
    </w:p>
    <w:p w14:paraId="7ABF214C" w14:textId="77777777" w:rsidR="0037190E" w:rsidRDefault="0037190E" w:rsidP="005602D5">
      <w:pPr>
        <w:pStyle w:val="SOWTL5-ASDEFCON"/>
      </w:pPr>
      <w:bookmarkStart w:id="7" w:name="_Ref99702249"/>
      <w:r>
        <w:t>An update to the Baseline CMS shall also be provided to the Commonwealth when status updates to the Baseline CMS (to produce the Statused CMS) have been developed that result in the delivery plan, as described by the Baseline CMS, being considered by the Commonwealth to no longer be feasible (ie, the current baseline dates for the Contract Milestones that are yet to occur are assessed as no longer being achievable).</w:t>
      </w:r>
      <w:bookmarkEnd w:id="7"/>
    </w:p>
    <w:p w14:paraId="116D5ABF" w14:textId="77777777" w:rsidR="0037190E" w:rsidRDefault="0037190E" w:rsidP="0037190E">
      <w:pPr>
        <w:pStyle w:val="SOWTL5-ASDEFCON"/>
      </w:pPr>
      <w:bookmarkStart w:id="8" w:name="_Ref99702296"/>
      <w:r>
        <w:t>When the production of a Statused CMS results in the need for a new Baseline CMS (as formally advised by the Commonwealth), the required updates to the current Baseline CMS shall be either:</w:t>
      </w:r>
      <w:bookmarkEnd w:id="8"/>
    </w:p>
    <w:p w14:paraId="2B3F07DC" w14:textId="77F24FCE" w:rsidR="0037190E" w:rsidRDefault="0037190E" w:rsidP="0037190E">
      <w:pPr>
        <w:pStyle w:val="SOWSubL1-ASDEFCON"/>
      </w:pPr>
      <w:r>
        <w:t xml:space="preserve">incorporated into the next delivery of the Baseline CMS in accordance with the Maintenance </w:t>
      </w:r>
      <w:r w:rsidR="0099131C">
        <w:t xml:space="preserve">and Update </w:t>
      </w:r>
      <w:r>
        <w:t xml:space="preserve">requirements of </w:t>
      </w:r>
      <w:r w:rsidR="0099131C">
        <w:t xml:space="preserve">the </w:t>
      </w:r>
      <w:r>
        <w:t>CDRL; or</w:t>
      </w:r>
    </w:p>
    <w:p w14:paraId="2C1D5EC9" w14:textId="383CC9E8" w:rsidR="0037190E" w:rsidRDefault="0037190E" w:rsidP="0037190E">
      <w:pPr>
        <w:pStyle w:val="SOWSubL1-ASDEFCON"/>
      </w:pPr>
      <w:r>
        <w:t xml:space="preserve">if a corresponding change to the Contract is required, incorporated into the Baseline CMS through a </w:t>
      </w:r>
      <w:r w:rsidR="00997E1C">
        <w:t>Contract Change Proposal (</w:t>
      </w:r>
      <w:r>
        <w:t>CCP</w:t>
      </w:r>
      <w:r w:rsidR="00997E1C">
        <w:t>)</w:t>
      </w:r>
      <w:r>
        <w:t xml:space="preserve"> in accordance with the Contract change provisions set out in the COC.</w:t>
      </w:r>
    </w:p>
    <w:p w14:paraId="7DCA1304" w14:textId="77777777" w:rsidR="0037190E" w:rsidRDefault="0037190E" w:rsidP="005602D5">
      <w:pPr>
        <w:pStyle w:val="SOWHL4-ASDEFCON"/>
      </w:pPr>
      <w:r>
        <w:t>Additional Baseline CMS Content</w:t>
      </w:r>
    </w:p>
    <w:p w14:paraId="6AC99F79" w14:textId="01247FA3" w:rsidR="00240917" w:rsidRDefault="00240917" w:rsidP="0037190E">
      <w:pPr>
        <w:pStyle w:val="SOWTL5-ASDEFCON"/>
      </w:pPr>
      <w:r>
        <w:t>E</w:t>
      </w:r>
      <w:r w:rsidR="001C1B19">
        <w:t>xcept where otherwise agreed, in writing, by the Commonwealth Representative (including through an Approved plan), e</w:t>
      </w:r>
      <w:r>
        <w:t xml:space="preserve">ach submission of the Baseline CMS shall </w:t>
      </w:r>
      <w:r w:rsidR="00024BA5">
        <w:t>include</w:t>
      </w:r>
      <w:r>
        <w:t>:</w:t>
      </w:r>
    </w:p>
    <w:p w14:paraId="7F3BD8D5" w14:textId="52CA9DC0" w:rsidR="00240917" w:rsidRDefault="00240917" w:rsidP="00240917">
      <w:pPr>
        <w:pStyle w:val="SOWSubL1-ASDEFCON"/>
      </w:pPr>
      <w:r>
        <w:t>a description of the schedule risk analysis process employed to address both estimating uncertainty and schedule risks (ie</w:t>
      </w:r>
      <w:r w:rsidR="004D2685">
        <w:t>,</w:t>
      </w:r>
      <w:r>
        <w:t xml:space="preserve"> those risks that </w:t>
      </w:r>
      <w:r w:rsidR="004D2685">
        <w:t>are assessed as</w:t>
      </w:r>
      <w:r>
        <w:t xml:space="preserve"> hav</w:t>
      </w:r>
      <w:r w:rsidR="004D2685">
        <w:t>ing</w:t>
      </w:r>
      <w:r>
        <w:t xml:space="preserve"> a</w:t>
      </w:r>
      <w:r w:rsidR="004D2685">
        <w:t xml:space="preserve"> potential</w:t>
      </w:r>
      <w:r>
        <w:t xml:space="preserve"> impact upon scheduled dates);</w:t>
      </w:r>
    </w:p>
    <w:p w14:paraId="7D6D3F0A" w14:textId="77AD8F56" w:rsidR="004D2685" w:rsidRDefault="00024BA5" w:rsidP="00240917">
      <w:pPr>
        <w:pStyle w:val="SOWSubL1-ASDEFCON"/>
      </w:pPr>
      <w:r>
        <w:t>details</w:t>
      </w:r>
      <w:r w:rsidR="00240917">
        <w:t xml:space="preserve"> of the </w:t>
      </w:r>
      <w:r w:rsidR="00A92C2A">
        <w:t>parameters used to model estimating uncertainty and schedule risks (eg, three-point estimates)</w:t>
      </w:r>
      <w:r w:rsidR="004D2685">
        <w:t>, including:</w:t>
      </w:r>
    </w:p>
    <w:p w14:paraId="4F4C80A7" w14:textId="22752400" w:rsidR="004D2685" w:rsidRDefault="00A92C2A" w:rsidP="004D2685">
      <w:pPr>
        <w:pStyle w:val="SOWSubL2-ASDEFCON"/>
      </w:pPr>
      <w:r>
        <w:t>identifying the tasks</w:t>
      </w:r>
      <w:r w:rsidR="00CC7A90">
        <w:t>/activities</w:t>
      </w:r>
      <w:r>
        <w:t xml:space="preserve"> for which these parameters have been applied;</w:t>
      </w:r>
    </w:p>
    <w:p w14:paraId="1EB5EAB3" w14:textId="542B7EA1" w:rsidR="00240917" w:rsidRDefault="00B02C9E" w:rsidP="004D2685">
      <w:pPr>
        <w:pStyle w:val="SOWSubL2-ASDEFCON"/>
      </w:pPr>
      <w:r>
        <w:t>describing the rationale for the selection of the particular tasks</w:t>
      </w:r>
      <w:r w:rsidR="00CC7A90">
        <w:t>/activities</w:t>
      </w:r>
      <w:r>
        <w:t xml:space="preserve"> and the associated modelling parameters;</w:t>
      </w:r>
      <w:r w:rsidR="004D2685">
        <w:t xml:space="preserve"> and</w:t>
      </w:r>
    </w:p>
    <w:p w14:paraId="63609D47" w14:textId="7B71CB5B" w:rsidR="004D2685" w:rsidRDefault="004D2685" w:rsidP="004D2685">
      <w:pPr>
        <w:pStyle w:val="SOWSubL2-ASDEFCON"/>
      </w:pPr>
      <w:r>
        <w:t>describing how any changes in the identified schedule risks since the last delivery of the Baseline CMS have been incorporated;</w:t>
      </w:r>
    </w:p>
    <w:p w14:paraId="6F030383" w14:textId="11F3751A" w:rsidR="00A92C2A" w:rsidRDefault="00A92C2A" w:rsidP="00240917">
      <w:pPr>
        <w:pStyle w:val="SOWSubL1-ASDEFCON"/>
      </w:pPr>
      <w:r>
        <w:t xml:space="preserve">details of the outcomes of applying the schedule risk analysis process (eg, </w:t>
      </w:r>
      <w:r w:rsidR="00497A8E">
        <w:t>the histogram graphs for key Milestones after running Monte Carlo simulations)</w:t>
      </w:r>
      <w:r w:rsidR="004D2685">
        <w:t>; and</w:t>
      </w:r>
    </w:p>
    <w:p w14:paraId="43E02490" w14:textId="3E39B75C" w:rsidR="004D2685" w:rsidRDefault="004D2685" w:rsidP="00240917">
      <w:pPr>
        <w:pStyle w:val="SOWSubL1-ASDEFCON"/>
      </w:pPr>
      <w:r>
        <w:t xml:space="preserve">providing any additional information </w:t>
      </w:r>
      <w:r w:rsidR="00B02C9E">
        <w:t xml:space="preserve">or explanation </w:t>
      </w:r>
      <w:r>
        <w:t>to ensure the outcomes of the schedule risk analysis process</w:t>
      </w:r>
      <w:r w:rsidR="00B02C9E">
        <w:t xml:space="preserve"> are clearly understood by both parties.</w:t>
      </w:r>
    </w:p>
    <w:p w14:paraId="3457941B" w14:textId="4B655CAC" w:rsidR="00171985" w:rsidRDefault="0037190E" w:rsidP="0037190E">
      <w:pPr>
        <w:pStyle w:val="SOWTL5-ASDEFCON"/>
      </w:pPr>
      <w:r>
        <w:t xml:space="preserve">Each new submission of the Baseline CMS shall </w:t>
      </w:r>
      <w:r w:rsidR="00C92CFB">
        <w:t xml:space="preserve">provide a narrative analysis for the newly proposed Baseline CMS, which </w:t>
      </w:r>
      <w:r>
        <w:t>contain</w:t>
      </w:r>
      <w:r w:rsidR="00C92CFB">
        <w:t>s</w:t>
      </w:r>
      <w:r w:rsidR="00171985">
        <w:t>:</w:t>
      </w:r>
    </w:p>
    <w:p w14:paraId="64A3597C" w14:textId="0BE0E6B6" w:rsidR="00171985" w:rsidRDefault="00171985" w:rsidP="00171985">
      <w:pPr>
        <w:pStyle w:val="SOWSubL1-ASDEFCON"/>
      </w:pPr>
      <w:r>
        <w:t>a baseline change log, which identifies all of the baseline changes</w:t>
      </w:r>
      <w:r w:rsidR="00C92CFB">
        <w:t xml:space="preserve"> from the current Approved Baseline CMS and cumulatively identifies all of the baseline changes since the first version of the Approved Baseline CMS;</w:t>
      </w:r>
    </w:p>
    <w:p w14:paraId="5757D833" w14:textId="733B7ACC" w:rsidR="00C92CFB" w:rsidRDefault="0037190E" w:rsidP="00171985">
      <w:pPr>
        <w:pStyle w:val="SOWSubL1-ASDEFCON"/>
      </w:pPr>
      <w:r>
        <w:t>an explanation of the cause of each Contract Milestone’s rescheduled date that is later than the milestone's current baseline date in the current Approved Baseline CMS</w:t>
      </w:r>
      <w:r w:rsidR="00895E81">
        <w:t>;</w:t>
      </w:r>
    </w:p>
    <w:p w14:paraId="4C488407" w14:textId="5738C705" w:rsidR="0037190E" w:rsidRDefault="00C92CFB" w:rsidP="00171985">
      <w:pPr>
        <w:pStyle w:val="SOWSubL1-ASDEFCON"/>
      </w:pPr>
      <w:r>
        <w:t xml:space="preserve">the identification of the </w:t>
      </w:r>
      <w:r w:rsidR="0037190E">
        <w:t>possible impact</w:t>
      </w:r>
      <w:r w:rsidR="00997E1C">
        <w:t>s</w:t>
      </w:r>
      <w:r w:rsidR="0037190E">
        <w:t xml:space="preserve"> on other milestones and </w:t>
      </w:r>
      <w:r w:rsidR="00CC7A90">
        <w:t>tasks/</w:t>
      </w:r>
      <w:r w:rsidR="0037190E">
        <w:t xml:space="preserve">activities </w:t>
      </w:r>
      <w:r w:rsidR="00997E1C">
        <w:t>for</w:t>
      </w:r>
      <w:r w:rsidR="0037190E">
        <w:t xml:space="preserve"> the Contract, and </w:t>
      </w:r>
      <w:r w:rsidR="00895E81">
        <w:t>a description of</w:t>
      </w:r>
      <w:r w:rsidR="0037190E">
        <w:t xml:space="preserve"> any proposed work-around plans to minimise the impact</w:t>
      </w:r>
      <w:r w:rsidR="00895E81">
        <w:t>; and</w:t>
      </w:r>
    </w:p>
    <w:p w14:paraId="14FDD8E3" w14:textId="639AED3B" w:rsidR="0037190E" w:rsidRDefault="00895E81" w:rsidP="00895E81">
      <w:pPr>
        <w:pStyle w:val="SOWSubL1-ASDEFCON"/>
      </w:pPr>
      <w:r>
        <w:t>w</w:t>
      </w:r>
      <w:r w:rsidR="0037190E">
        <w:t xml:space="preserve">here any of the benchmark criteria in clause </w:t>
      </w:r>
      <w:r w:rsidR="00997E1C">
        <w:fldChar w:fldCharType="begin"/>
      </w:r>
      <w:r w:rsidR="00997E1C">
        <w:instrText xml:space="preserve"> REF _Ref382253099 \r \h </w:instrText>
      </w:r>
      <w:r w:rsidR="00997E1C">
        <w:fldChar w:fldCharType="separate"/>
      </w:r>
      <w:r w:rsidR="00753FF8">
        <w:t>6.2.1.5</w:t>
      </w:r>
      <w:r w:rsidR="00997E1C">
        <w:fldChar w:fldCharType="end"/>
      </w:r>
      <w:r w:rsidR="00997E1C">
        <w:t xml:space="preserve"> </w:t>
      </w:r>
      <w:r w:rsidR="0037190E">
        <w:t>are not achieved in the Baseline CMS, rationale as to why that is the case, and its impact on the validity of the schedule.</w:t>
      </w:r>
    </w:p>
    <w:p w14:paraId="697635DC" w14:textId="77777777" w:rsidR="0037190E" w:rsidRDefault="0037190E" w:rsidP="005602D5">
      <w:pPr>
        <w:pStyle w:val="SOWHL4-ASDEFCON"/>
      </w:pPr>
      <w:r>
        <w:t>Approval Criteria</w:t>
      </w:r>
    </w:p>
    <w:p w14:paraId="76FD1801" w14:textId="0DDCDF04" w:rsidR="0037190E" w:rsidRDefault="0037190E" w:rsidP="0037190E">
      <w:pPr>
        <w:pStyle w:val="SOWTL5-ASDEFCON"/>
      </w:pPr>
      <w:r>
        <w:t xml:space="preserve">The Baseline CMS is subject to Commonwealth Approval in accordance with </w:t>
      </w:r>
      <w:r w:rsidR="0099131C">
        <w:t xml:space="preserve">the </w:t>
      </w:r>
      <w:r>
        <w:t>CDRL.  To allow for more objective assessment of the Baseline CMS, Approval will be based upon the following criteria:</w:t>
      </w:r>
    </w:p>
    <w:p w14:paraId="668ECB75" w14:textId="74012727" w:rsidR="0037190E" w:rsidRDefault="0037190E" w:rsidP="00997E1C">
      <w:pPr>
        <w:pStyle w:val="SOWSubL1-ASDEFCON"/>
      </w:pPr>
      <w:r>
        <w:t xml:space="preserve">the delivery plan, as described by the Baseline CMS, shall be assessed as feasible </w:t>
      </w:r>
      <w:r w:rsidR="006F56F6">
        <w:t xml:space="preserve">by the Commonwealth </w:t>
      </w:r>
      <w:r>
        <w:t>(ie, the current baseline dates for the Contract Milestones that are yet to occur are assessed as being achievable);</w:t>
      </w:r>
    </w:p>
    <w:p w14:paraId="0F203354" w14:textId="77777777" w:rsidR="0037190E" w:rsidRDefault="0037190E" w:rsidP="00997E1C">
      <w:pPr>
        <w:pStyle w:val="SOWSubL1-ASDEFCON"/>
      </w:pPr>
      <w:r>
        <w:t>the Baseline CMS shall accord with the applicable provisions of this DID; and</w:t>
      </w:r>
    </w:p>
    <w:p w14:paraId="615DDF9A" w14:textId="141AC2C0" w:rsidR="0037190E" w:rsidRDefault="0037190E" w:rsidP="00997E1C">
      <w:pPr>
        <w:pStyle w:val="SOWSubL1-ASDEFCON"/>
      </w:pPr>
      <w:r>
        <w:t xml:space="preserve">the Baseline CMS shall be considered to be of sufficient reliability when the benchmark criteria identified in clause </w:t>
      </w:r>
      <w:r w:rsidR="00997E1C">
        <w:fldChar w:fldCharType="begin"/>
      </w:r>
      <w:r w:rsidR="00997E1C">
        <w:instrText xml:space="preserve"> REF _Ref382253099 \r \h </w:instrText>
      </w:r>
      <w:r w:rsidR="00997E1C">
        <w:fldChar w:fldCharType="separate"/>
      </w:r>
      <w:r w:rsidR="00753FF8">
        <w:t>6.2.1.5</w:t>
      </w:r>
      <w:r w:rsidR="00997E1C">
        <w:fldChar w:fldCharType="end"/>
      </w:r>
      <w:r>
        <w:t xml:space="preserve"> are met, or any deviations are adequately explained to the satisfaction of the Commonwealth Representative.</w:t>
      </w:r>
    </w:p>
    <w:p w14:paraId="29405EFE" w14:textId="2FB9E5D6" w:rsidR="0037190E" w:rsidRDefault="00456C4D" w:rsidP="005602D5">
      <w:pPr>
        <w:pStyle w:val="SOWHL3-ASDEFCON"/>
      </w:pPr>
      <w:bookmarkStart w:id="9" w:name="_Ref199221523"/>
      <w:r>
        <w:t>Statused CMS</w:t>
      </w:r>
      <w:bookmarkEnd w:id="9"/>
    </w:p>
    <w:p w14:paraId="09B31D42" w14:textId="05703F1B" w:rsidR="00456C4D" w:rsidRDefault="00456C4D" w:rsidP="005602D5">
      <w:pPr>
        <w:pStyle w:val="SOWHL4-ASDEFCON"/>
      </w:pPr>
      <w:r>
        <w:t>Update Cycle</w:t>
      </w:r>
    </w:p>
    <w:p w14:paraId="2F47B3C2" w14:textId="69B7A579" w:rsidR="00456C4D" w:rsidRDefault="00456C4D" w:rsidP="00456C4D">
      <w:pPr>
        <w:pStyle w:val="SOWTL5-ASDEFCON"/>
      </w:pPr>
      <w:r>
        <w:t xml:space="preserve">The Statused CMS shall be provided in accordance with </w:t>
      </w:r>
      <w:r w:rsidR="0099131C">
        <w:t xml:space="preserve">the </w:t>
      </w:r>
      <w:r>
        <w:t>CDRL</w:t>
      </w:r>
      <w:r w:rsidR="0099131C">
        <w:t xml:space="preserve"> and this clause </w:t>
      </w:r>
      <w:r w:rsidR="0099131C">
        <w:fldChar w:fldCharType="begin"/>
      </w:r>
      <w:r w:rsidR="0099131C">
        <w:instrText xml:space="preserve"> REF _Ref199221523 \r \h </w:instrText>
      </w:r>
      <w:r w:rsidR="0099131C">
        <w:fldChar w:fldCharType="separate"/>
      </w:r>
      <w:r w:rsidR="00753FF8">
        <w:t>6.2.3</w:t>
      </w:r>
      <w:r w:rsidR="0099131C">
        <w:fldChar w:fldCharType="end"/>
      </w:r>
      <w:r>
        <w:t>.</w:t>
      </w:r>
    </w:p>
    <w:p w14:paraId="6CC7DDE2" w14:textId="77777777" w:rsidR="00456C4D" w:rsidRDefault="00456C4D" w:rsidP="005602D5">
      <w:pPr>
        <w:pStyle w:val="SOWHL4-ASDEFCON"/>
      </w:pPr>
      <w:r>
        <w:t>Additional Statused CMS Content</w:t>
      </w:r>
    </w:p>
    <w:p w14:paraId="4A982116" w14:textId="401FBCD5" w:rsidR="00456C4D" w:rsidRDefault="00456C4D" w:rsidP="00456C4D">
      <w:pPr>
        <w:pStyle w:val="SOWTL5-ASDEFCON"/>
      </w:pPr>
      <w:r>
        <w:t>The Statused CMS shall provide the current status against the Baseline CMS, statused in accordance with the Contractor’s EVMS implementation for the Contract (or subject to a documented process for schedule statusing where earned value management is not applied) and identifying:</w:t>
      </w:r>
    </w:p>
    <w:p w14:paraId="493A17BE" w14:textId="5C3590E5" w:rsidR="00456C4D" w:rsidRDefault="00456C4D" w:rsidP="00456C4D">
      <w:pPr>
        <w:pStyle w:val="SOWSubL1-ASDEFCON"/>
      </w:pPr>
      <w:r>
        <w:t xml:space="preserve">time progress against all </w:t>
      </w:r>
      <w:r w:rsidR="00CC7A90">
        <w:t>tasks/</w:t>
      </w:r>
      <w:r>
        <w:t>activities;</w:t>
      </w:r>
    </w:p>
    <w:p w14:paraId="54ADAA31" w14:textId="16F3B0EE" w:rsidR="00456C4D" w:rsidRDefault="00456C4D" w:rsidP="00456C4D">
      <w:pPr>
        <w:pStyle w:val="SOWSubL1-ASDEFCON"/>
      </w:pPr>
      <w:r>
        <w:t xml:space="preserve">the actual start and completion dates for all </w:t>
      </w:r>
      <w:r w:rsidR="00CC7A90">
        <w:t>tasks/</w:t>
      </w:r>
      <w:r>
        <w:t>activities and milestones; and</w:t>
      </w:r>
    </w:p>
    <w:p w14:paraId="2566EF4C" w14:textId="0E05C82F" w:rsidR="00456C4D" w:rsidRDefault="00456C4D" w:rsidP="00456C4D">
      <w:pPr>
        <w:pStyle w:val="SOWSubL1-ASDEFCON"/>
      </w:pPr>
      <w:r>
        <w:t xml:space="preserve">the current forecast completion dates for all </w:t>
      </w:r>
      <w:r w:rsidR="00CC7A90">
        <w:t>tasks/</w:t>
      </w:r>
      <w:r>
        <w:t>activities and milestones.</w:t>
      </w:r>
    </w:p>
    <w:p w14:paraId="78F6F3BF" w14:textId="77777777" w:rsidR="00456C4D" w:rsidRDefault="00456C4D" w:rsidP="005602D5">
      <w:pPr>
        <w:pStyle w:val="SOWHL4-ASDEFCON"/>
      </w:pPr>
      <w:r>
        <w:t>Review of Statused CMS</w:t>
      </w:r>
    </w:p>
    <w:p w14:paraId="34F1EEFB" w14:textId="3D7DBFDF" w:rsidR="00456C4D" w:rsidRDefault="00456C4D" w:rsidP="00456C4D">
      <w:pPr>
        <w:pStyle w:val="SOWTL5-ASDEFCON"/>
      </w:pPr>
      <w:r>
        <w:t xml:space="preserve">The Statused CMS is provided for Commonwealth Review in accordance with </w:t>
      </w:r>
      <w:r w:rsidR="0099131C">
        <w:t xml:space="preserve">the </w:t>
      </w:r>
      <w:r>
        <w:t xml:space="preserve">CDRL.  </w:t>
      </w:r>
      <w:r w:rsidR="00471707">
        <w:t>In response to the Commonwealth’s review comments, either</w:t>
      </w:r>
      <w:r>
        <w:t>:</w:t>
      </w:r>
    </w:p>
    <w:p w14:paraId="4069F21E" w14:textId="6A9F599C" w:rsidR="00456C4D" w:rsidRDefault="00456C4D" w:rsidP="00456C4D">
      <w:pPr>
        <w:pStyle w:val="SOWSubL1-ASDEFCON"/>
      </w:pPr>
      <w:r>
        <w:t xml:space="preserve">a new Baseline CMS </w:t>
      </w:r>
      <w:r w:rsidR="00471707">
        <w:t xml:space="preserve">shall be provided </w:t>
      </w:r>
      <w:r>
        <w:t xml:space="preserve">for Approval, in accordance with clauses </w:t>
      </w:r>
      <w:r>
        <w:fldChar w:fldCharType="begin"/>
      </w:r>
      <w:r>
        <w:instrText xml:space="preserve"> REF _Ref99702249 \r \h </w:instrText>
      </w:r>
      <w:r>
        <w:fldChar w:fldCharType="separate"/>
      </w:r>
      <w:r w:rsidR="00753FF8">
        <w:t>6.2.2.1.2</w:t>
      </w:r>
      <w:r>
        <w:fldChar w:fldCharType="end"/>
      </w:r>
      <w:r>
        <w:t xml:space="preserve"> and </w:t>
      </w:r>
      <w:r>
        <w:fldChar w:fldCharType="begin"/>
      </w:r>
      <w:r>
        <w:instrText xml:space="preserve"> REF _Ref99702296 \r \h </w:instrText>
      </w:r>
      <w:r>
        <w:fldChar w:fldCharType="separate"/>
      </w:r>
      <w:r w:rsidR="00753FF8">
        <w:t>6.2.2.1.3</w:t>
      </w:r>
      <w:r>
        <w:fldChar w:fldCharType="end"/>
      </w:r>
      <w:r>
        <w:t xml:space="preserve"> of this DID, when the delivery plan, as described by the Statused CMS, is </w:t>
      </w:r>
      <w:r w:rsidR="00F77559">
        <w:t xml:space="preserve">assessed </w:t>
      </w:r>
      <w:r>
        <w:t xml:space="preserve">by the Commonwealth </w:t>
      </w:r>
      <w:r w:rsidR="00F77559">
        <w:t>as</w:t>
      </w:r>
      <w:r>
        <w:t xml:space="preserve"> no longer be</w:t>
      </w:r>
      <w:r w:rsidR="00F77559">
        <w:t>ing</w:t>
      </w:r>
      <w:r>
        <w:t xml:space="preserve"> feasible (ie, the current baseline dates for the Contract Milestones that are yet to occur are assessed as no longer being achievable); or</w:t>
      </w:r>
    </w:p>
    <w:p w14:paraId="3E31AECC" w14:textId="30097E34" w:rsidR="00456C4D" w:rsidRDefault="00456C4D" w:rsidP="00456C4D">
      <w:pPr>
        <w:pStyle w:val="SOWSubL1-ASDEFCON"/>
      </w:pPr>
      <w:r>
        <w:t>the next delivery of the Statused CMS</w:t>
      </w:r>
      <w:r w:rsidR="00471707">
        <w:t xml:space="preserve"> shall address </w:t>
      </w:r>
      <w:r w:rsidR="00F77559">
        <w:t>the</w:t>
      </w:r>
      <w:r w:rsidR="00471707">
        <w:t xml:space="preserve"> Commonwealth</w:t>
      </w:r>
      <w:r w:rsidR="00F77559">
        <w:t>’s</w:t>
      </w:r>
      <w:r w:rsidR="00471707">
        <w:t xml:space="preserve"> comments</w:t>
      </w:r>
      <w:r>
        <w:t>.</w:t>
      </w:r>
    </w:p>
    <w:p w14:paraId="7C87D66E" w14:textId="6D21626A" w:rsidR="00456C4D" w:rsidRDefault="00456C4D" w:rsidP="00456C4D">
      <w:pPr>
        <w:rPr>
          <w:b/>
        </w:rPr>
      </w:pPr>
      <w:r>
        <w:rPr>
          <w:b/>
        </w:rPr>
        <w:t>Annex:</w:t>
      </w:r>
    </w:p>
    <w:p w14:paraId="34C9694E" w14:textId="6424A6DF" w:rsidR="00456C4D" w:rsidRPr="00456C4D" w:rsidRDefault="00456C4D" w:rsidP="00756121">
      <w:pPr>
        <w:pStyle w:val="ListParagraph"/>
        <w:numPr>
          <w:ilvl w:val="0"/>
          <w:numId w:val="25"/>
        </w:numPr>
        <w:ind w:left="567" w:hanging="567"/>
        <w:rPr>
          <w:b/>
        </w:rPr>
      </w:pPr>
      <w:r>
        <w:rPr>
          <w:b/>
        </w:rPr>
        <w:t>List of Schedule Terminology</w:t>
      </w:r>
    </w:p>
    <w:p w14:paraId="15EF0A51" w14:textId="77777777" w:rsidR="00456C4D" w:rsidRPr="009D02EE" w:rsidRDefault="00456C4D" w:rsidP="00456C4D">
      <w:pPr>
        <w:sectPr w:rsidR="00456C4D" w:rsidRPr="009D02EE" w:rsidSect="00B74534">
          <w:headerReference w:type="default" r:id="rId9"/>
          <w:footerReference w:type="default" r:id="rId10"/>
          <w:pgSz w:w="11907" w:h="16834" w:code="9"/>
          <w:pgMar w:top="1418" w:right="1418" w:bottom="1418" w:left="1418" w:header="567" w:footer="284" w:gutter="0"/>
          <w:pgNumType w:start="1"/>
          <w:cols w:space="720"/>
          <w:docGrid w:linePitch="272"/>
        </w:sectPr>
      </w:pPr>
    </w:p>
    <w:p w14:paraId="5F389971" w14:textId="5ACD4B4E" w:rsidR="00456C4D" w:rsidRDefault="00456C4D" w:rsidP="00456C4D">
      <w:pPr>
        <w:jc w:val="right"/>
        <w:rPr>
          <w:b/>
        </w:rPr>
      </w:pPr>
      <w:r w:rsidRPr="009D02EE">
        <w:rPr>
          <w:b/>
        </w:rPr>
        <w:t>ANNEX A TO</w:t>
      </w:r>
      <w:r w:rsidRPr="009D02EE">
        <w:rPr>
          <w:b/>
        </w:rPr>
        <w:br/>
      </w:r>
      <w:r w:rsidRPr="00456C4D">
        <w:rPr>
          <w:b/>
        </w:rPr>
        <w:fldChar w:fldCharType="begin"/>
      </w:r>
      <w:r w:rsidRPr="00456C4D">
        <w:rPr>
          <w:b/>
        </w:rPr>
        <w:instrText xml:space="preserve"> TITLE   \* MERGEFORMAT </w:instrText>
      </w:r>
      <w:r w:rsidRPr="00456C4D">
        <w:rPr>
          <w:b/>
        </w:rPr>
        <w:fldChar w:fldCharType="separate"/>
      </w:r>
      <w:r w:rsidR="00753FF8">
        <w:rPr>
          <w:b/>
        </w:rPr>
        <w:t>DID-PM-DEF-CMS</w:t>
      </w:r>
      <w:r w:rsidRPr="00456C4D">
        <w:rPr>
          <w:b/>
        </w:rPr>
        <w:fldChar w:fldCharType="end"/>
      </w:r>
    </w:p>
    <w:p w14:paraId="30C4EEB7" w14:textId="680B1998" w:rsidR="00456C4D" w:rsidRDefault="00456C4D" w:rsidP="005602D5">
      <w:pPr>
        <w:pStyle w:val="ASDEFCONTitle"/>
      </w:pPr>
      <w:r>
        <w:t>LIST OF SCHEDULE TERMINOLOGY</w:t>
      </w:r>
    </w:p>
    <w:p w14:paraId="7FAF7E7F" w14:textId="57CAEA7C" w:rsidR="009D02EE" w:rsidRDefault="009D02EE" w:rsidP="00F85F69">
      <w:pPr>
        <w:pStyle w:val="ATTANNLV1-ASDEFCON"/>
      </w:pPr>
      <w:r>
        <w:t>Terms and Definitions</w:t>
      </w:r>
    </w:p>
    <w:p w14:paraId="1025BA87" w14:textId="07165B0C" w:rsidR="00456C4D" w:rsidRDefault="00456C4D" w:rsidP="00F85F69">
      <w:pPr>
        <w:pStyle w:val="ATTANNLV2-ASDEFCON"/>
      </w:pPr>
      <w:r>
        <w:t>The following terms are applicable to the development and management of a schedule:</w:t>
      </w:r>
    </w:p>
    <w:p w14:paraId="127192F4" w14:textId="46FD0D34" w:rsidR="00456C4D" w:rsidRDefault="00456C4D" w:rsidP="00F85F69">
      <w:pPr>
        <w:pStyle w:val="ATTANNLV3-ASDEFCON"/>
      </w:pPr>
      <w:r w:rsidRPr="009D02EE">
        <w:rPr>
          <w:b/>
        </w:rPr>
        <w:t>Calendar.</w:t>
      </w:r>
      <w:r>
        <w:t xml:space="preserve"> The arrangement of normal working days, together with non-working days, such as holidays, as well as special work days (</w:t>
      </w:r>
      <w:r w:rsidR="009D02EE">
        <w:t>ie,</w:t>
      </w:r>
      <w:r>
        <w:t xml:space="preserve"> overtime periods) used to determine dates on which project work will be completed.</w:t>
      </w:r>
    </w:p>
    <w:p w14:paraId="2A1F602D" w14:textId="475C78D8" w:rsidR="00456C4D" w:rsidRDefault="00456C4D" w:rsidP="00F85F69">
      <w:pPr>
        <w:pStyle w:val="ATTANNLV3-ASDEFCON"/>
      </w:pPr>
      <w:r w:rsidRPr="009D02EE">
        <w:rPr>
          <w:b/>
        </w:rPr>
        <w:t>Constraints.</w:t>
      </w:r>
      <w:r>
        <w:t xml:space="preserve"> Limits applied to network start and finish dates (eg, “finish no later than”). (Note: Certain types of constraints should be used judiciously because they may impact or distort the network critical path.)</w:t>
      </w:r>
    </w:p>
    <w:p w14:paraId="4194C751" w14:textId="4A56FA74" w:rsidR="003341DC" w:rsidRDefault="003341DC" w:rsidP="00F85F69">
      <w:pPr>
        <w:pStyle w:val="ATTANNLV3-ASDEFCON"/>
      </w:pPr>
      <w:r w:rsidRPr="003341DC">
        <w:rPr>
          <w:b/>
        </w:rPr>
        <w:t>Control Account.</w:t>
      </w:r>
      <w:r>
        <w:t xml:space="preserve"> A</w:t>
      </w:r>
      <w:r w:rsidRPr="003341DC">
        <w:t xml:space="preserve"> natural management control point where the integration of scope, budget and schedule occurs. It represents the work assigned to one responsible organisational individual for the purpose of planning, monitoring and taking corrective action for the performance of one element of the CWBS.</w:t>
      </w:r>
    </w:p>
    <w:p w14:paraId="10B96768" w14:textId="77777777" w:rsidR="00456C4D" w:rsidRDefault="00456C4D" w:rsidP="00F85F69">
      <w:pPr>
        <w:pStyle w:val="ATTANNLV3-ASDEFCON"/>
      </w:pPr>
      <w:r w:rsidRPr="009D02EE">
        <w:rPr>
          <w:b/>
        </w:rPr>
        <w:t>Critical Path.</w:t>
      </w:r>
      <w:r>
        <w:t xml:space="preserve"> A sequence of discrete tasks/activities in the network that has the longest total duration through the contract or project. Discrete tasks/activities along the critical path have the least amount of float/slack. The critical path and near-critical paths are calculated by the scheduling software application.</w:t>
      </w:r>
    </w:p>
    <w:p w14:paraId="33C0B814" w14:textId="27B26A25" w:rsidR="00456C4D" w:rsidRDefault="00456C4D" w:rsidP="00F85F69">
      <w:pPr>
        <w:pStyle w:val="ATTANNLV3-ASDEFCON"/>
      </w:pPr>
      <w:r w:rsidRPr="009D02EE">
        <w:rPr>
          <w:b/>
        </w:rPr>
        <w:t>Duration.</w:t>
      </w:r>
      <w:r>
        <w:t xml:space="preserve"> The length of time estimated (or realised) to accomplish a </w:t>
      </w:r>
      <w:r w:rsidR="00D03CEC">
        <w:t>t</w:t>
      </w:r>
      <w:r>
        <w:t>ask/</w:t>
      </w:r>
      <w:r w:rsidR="00D03CEC">
        <w:t>a</w:t>
      </w:r>
      <w:r>
        <w:t>ctivity.</w:t>
      </w:r>
    </w:p>
    <w:p w14:paraId="0362B30F" w14:textId="77777777" w:rsidR="00456C4D" w:rsidRDefault="00456C4D" w:rsidP="00F85F69">
      <w:pPr>
        <w:pStyle w:val="ATTANNLV3-ASDEFCON"/>
      </w:pPr>
      <w:r w:rsidRPr="009D02EE">
        <w:rPr>
          <w:b/>
        </w:rPr>
        <w:t>Early Finish (EF).</w:t>
      </w:r>
      <w:r>
        <w:t xml:space="preserve"> The earliest finish date a task/activity or milestone can end. A computer-calculated date.</w:t>
      </w:r>
    </w:p>
    <w:p w14:paraId="7C7BE71D" w14:textId="77777777" w:rsidR="00456C4D" w:rsidRDefault="00456C4D" w:rsidP="00F85F69">
      <w:pPr>
        <w:pStyle w:val="ATTANNLV3-ASDEFCON"/>
      </w:pPr>
      <w:r w:rsidRPr="009D02EE">
        <w:rPr>
          <w:b/>
        </w:rPr>
        <w:t>Early Start (ES).</w:t>
      </w:r>
      <w:r>
        <w:t xml:space="preserve"> The earliest start date a task/activity or milestone can begin the precedence relationships. A computer-calculated date.</w:t>
      </w:r>
    </w:p>
    <w:p w14:paraId="385E4B3B" w14:textId="77777777" w:rsidR="00456C4D" w:rsidRDefault="00456C4D" w:rsidP="00F85F69">
      <w:pPr>
        <w:pStyle w:val="ATTANNLV3-ASDEFCON"/>
      </w:pPr>
      <w:r w:rsidRPr="009D02EE">
        <w:rPr>
          <w:b/>
        </w:rPr>
        <w:t>Free Float/Slack.</w:t>
      </w:r>
      <w:r>
        <w:t xml:space="preserve"> The amount of time a task/activity or milestone can slip before it delays any of its successor tasks/activities or milestones.</w:t>
      </w:r>
    </w:p>
    <w:p w14:paraId="1478EE7A" w14:textId="3DBF5681" w:rsidR="00456C4D" w:rsidRDefault="00456C4D" w:rsidP="00F85F69">
      <w:pPr>
        <w:pStyle w:val="ATTANNLV3-ASDEFCON"/>
      </w:pPr>
      <w:r w:rsidRPr="009D02EE">
        <w:rPr>
          <w:b/>
        </w:rPr>
        <w:t>Lag.</w:t>
      </w:r>
      <w:r>
        <w:t xml:space="preserve"> An interval of time that must occur between a predecessor and successor task/activity or milestone. Since negative time is not demonstrable, negative lag is not </w:t>
      </w:r>
      <w:r w:rsidR="00573E2D">
        <w:t>to be used</w:t>
      </w:r>
      <w:r>
        <w:t>.</w:t>
      </w:r>
      <w:r w:rsidR="009D02EE">
        <w:t xml:space="preserve"> </w:t>
      </w:r>
      <w:r>
        <w:t xml:space="preserve"> (Note: Lag should not be used to manipulate float/slack or constrain schedule.)</w:t>
      </w:r>
    </w:p>
    <w:p w14:paraId="7E618234" w14:textId="7BA3F90B" w:rsidR="00456C4D" w:rsidRDefault="00456C4D" w:rsidP="00F85F69">
      <w:pPr>
        <w:pStyle w:val="ATTANNLV3-ASDEFCON"/>
      </w:pPr>
      <w:r w:rsidRPr="009D02EE">
        <w:rPr>
          <w:b/>
        </w:rPr>
        <w:t>Late Finish (LF).</w:t>
      </w:r>
      <w:r>
        <w:t xml:space="preserve"> The latest date a task/activity or milestone can finish without delaying the contract or project target completion date. </w:t>
      </w:r>
      <w:r w:rsidR="009D02EE">
        <w:t xml:space="preserve"> </w:t>
      </w:r>
      <w:r>
        <w:t>A computer-calculated date.</w:t>
      </w:r>
    </w:p>
    <w:p w14:paraId="7DCCF475" w14:textId="7F16C2CD" w:rsidR="00456C4D" w:rsidRDefault="00456C4D" w:rsidP="00F85F69">
      <w:pPr>
        <w:pStyle w:val="ATTANNLV3-ASDEFCON"/>
      </w:pPr>
      <w:r w:rsidRPr="009D02EE">
        <w:rPr>
          <w:b/>
        </w:rPr>
        <w:t xml:space="preserve">Late Start (LS). </w:t>
      </w:r>
      <w:r>
        <w:t xml:space="preserve">The latest start date a task/activity or milestone can start without delaying the contract or project target completion date. </w:t>
      </w:r>
      <w:r w:rsidR="009D02EE">
        <w:t xml:space="preserve"> </w:t>
      </w:r>
      <w:r>
        <w:t>A computer-calculated date.</w:t>
      </w:r>
    </w:p>
    <w:p w14:paraId="3ACB182D" w14:textId="189A663B" w:rsidR="00456C4D" w:rsidRDefault="00456C4D" w:rsidP="00F85F69">
      <w:pPr>
        <w:pStyle w:val="ATTANNLV3-ASDEFCON"/>
      </w:pPr>
      <w:r w:rsidRPr="009D02EE">
        <w:rPr>
          <w:b/>
        </w:rPr>
        <w:t xml:space="preserve">Hammock </w:t>
      </w:r>
      <w:r w:rsidR="00992AB2">
        <w:rPr>
          <w:b/>
        </w:rPr>
        <w:t>Task/</w:t>
      </w:r>
      <w:r w:rsidRPr="009D02EE">
        <w:rPr>
          <w:b/>
        </w:rPr>
        <w:t>Activity.</w:t>
      </w:r>
      <w:r>
        <w:t xml:space="preserve"> A </w:t>
      </w:r>
      <w:r w:rsidR="00992AB2">
        <w:t>task/</w:t>
      </w:r>
      <w:r>
        <w:t>activity that spans between two points in a schedule.  It has no set duration of its own, and its duration is derived from the difference in time between the two ‘connection points’ in the schedule.  (It can be thought of as ‘hanging’ between these two points in the same way a normal hammock may hang between two trees.)</w:t>
      </w:r>
    </w:p>
    <w:p w14:paraId="1C6B50F0" w14:textId="7AFF661B" w:rsidR="00456C4D" w:rsidRDefault="00456C4D" w:rsidP="00F85F69">
      <w:pPr>
        <w:pStyle w:val="ATTANNLV3-ASDEFCON"/>
      </w:pPr>
      <w:r w:rsidRPr="009D02EE">
        <w:rPr>
          <w:b/>
        </w:rPr>
        <w:t xml:space="preserve">Milestone. </w:t>
      </w:r>
      <w:r>
        <w:t xml:space="preserve">A specific definable accomplishment in the contract network, recognizable at a particular point in time. </w:t>
      </w:r>
      <w:r w:rsidR="009D02EE">
        <w:t xml:space="preserve"> </w:t>
      </w:r>
      <w:r>
        <w:t>Milestones have zero duration and do not consume resources.</w:t>
      </w:r>
      <w:r w:rsidR="009D02EE">
        <w:t xml:space="preserve">  Contract Milestones are identified in Attachment C to the Contract.</w:t>
      </w:r>
    </w:p>
    <w:p w14:paraId="5C0CD1D1" w14:textId="76650038" w:rsidR="00456C4D" w:rsidRDefault="00456C4D" w:rsidP="00F85F69">
      <w:pPr>
        <w:pStyle w:val="ATTANNLV3-ASDEFCON"/>
      </w:pPr>
      <w:r w:rsidRPr="009D02EE">
        <w:rPr>
          <w:b/>
        </w:rPr>
        <w:t>Percent Complete (Schedule).</w:t>
      </w:r>
      <w:r>
        <w:t xml:space="preserve"> The proportion of a </w:t>
      </w:r>
      <w:r w:rsidR="00992AB2">
        <w:t>task/</w:t>
      </w:r>
      <w:r>
        <w:t xml:space="preserve">activity that has been completed to time now. </w:t>
      </w:r>
      <w:r w:rsidR="009D02EE">
        <w:t xml:space="preserve"> </w:t>
      </w:r>
      <w:r>
        <w:t xml:space="preserve">This usually involves updating or statusing the </w:t>
      </w:r>
      <w:r w:rsidR="00992AB2">
        <w:t>task/</w:t>
      </w:r>
      <w:r>
        <w:t>activity utilising one of the bel</w:t>
      </w:r>
      <w:r w:rsidR="009D02EE">
        <w:t>ow methods:</w:t>
      </w:r>
    </w:p>
    <w:p w14:paraId="72DA1577" w14:textId="13C1EB7E" w:rsidR="00456C4D" w:rsidRDefault="009D02EE" w:rsidP="00F85F69">
      <w:pPr>
        <w:pStyle w:val="ATTANNLV4-ASDEFCON"/>
      </w:pPr>
      <w:r>
        <w:t>updating</w:t>
      </w:r>
      <w:r w:rsidR="00456C4D">
        <w:t xml:space="preserve"> the remaining time to complete (remaining duration) and the scheduling software will then automatically update the schedule percent complete</w:t>
      </w:r>
      <w:r>
        <w:t>; or</w:t>
      </w:r>
    </w:p>
    <w:p w14:paraId="33766E91" w14:textId="1BC668AB" w:rsidR="00456C4D" w:rsidRDefault="009D02EE" w:rsidP="00F85F69">
      <w:pPr>
        <w:pStyle w:val="ATTANNLV4-ASDEFCON"/>
      </w:pPr>
      <w:r>
        <w:t>manually entering the physical percent complete</w:t>
      </w:r>
      <w:r w:rsidR="00456C4D">
        <w:t xml:space="preserve"> value</w:t>
      </w:r>
      <w:r>
        <w:t>, as</w:t>
      </w:r>
      <w:r w:rsidR="00456C4D">
        <w:t xml:space="preserve"> determined by the user. </w:t>
      </w:r>
      <w:r>
        <w:t xml:space="preserve"> </w:t>
      </w:r>
      <w:r w:rsidR="00456C4D">
        <w:t>This is considered expert judgement based on the physical progress of the task</w:t>
      </w:r>
      <w:r w:rsidR="00992AB2">
        <w:t>/</w:t>
      </w:r>
      <w:r w:rsidR="00456C4D">
        <w:t xml:space="preserve">activity. </w:t>
      </w:r>
      <w:r>
        <w:t xml:space="preserve"> </w:t>
      </w:r>
      <w:r w:rsidR="00456C4D">
        <w:t>If EVM is being applied, this assessment of progress would be defined through the applicable earned value techniques.</w:t>
      </w:r>
    </w:p>
    <w:p w14:paraId="42614F92" w14:textId="1B3D6DEC" w:rsidR="00F21ECC" w:rsidRPr="0031607F" w:rsidRDefault="00F21ECC" w:rsidP="00F85F69">
      <w:pPr>
        <w:pStyle w:val="ATTANNLV3-ASDEFCON"/>
        <w:rPr>
          <w:b/>
        </w:rPr>
      </w:pPr>
      <w:r w:rsidRPr="0031607F">
        <w:rPr>
          <w:b/>
        </w:rPr>
        <w:t>Planning Package</w:t>
      </w:r>
      <w:r w:rsidR="0031607F" w:rsidRPr="0031607F">
        <w:rPr>
          <w:b/>
        </w:rPr>
        <w:t>.</w:t>
      </w:r>
      <w:r w:rsidR="007765E8" w:rsidRPr="007765E8">
        <w:t xml:space="preserve">  The logical aggregation of future work within a control account that cannot yet be planned in detail at the work package or task/activity level.  When authorised work scope within a control account cannot be planned in the near-term, a planning package is used </w:t>
      </w:r>
      <w:r w:rsidR="007765E8">
        <w:t>to</w:t>
      </w:r>
      <w:r w:rsidR="007765E8" w:rsidRPr="007765E8">
        <w:t xml:space="preserve"> hold the scope, schedule, and budget until the work is planned in detail and the planning package is converted into work packages. The planning package is time-phased with the known schedule requirements and is detail planned into work package(s) before any work is performed on the scope contained in the planning package.</w:t>
      </w:r>
    </w:p>
    <w:p w14:paraId="617C7FB9" w14:textId="7265B1C2" w:rsidR="00456C4D" w:rsidRDefault="00456C4D" w:rsidP="00F85F69">
      <w:pPr>
        <w:pStyle w:val="ATTANNLV3-ASDEFCON"/>
      </w:pPr>
      <w:r w:rsidRPr="009D02EE">
        <w:rPr>
          <w:b/>
        </w:rPr>
        <w:t>Relationship/Dependency.</w:t>
      </w:r>
      <w:r>
        <w:t xml:space="preserve"> These identify how predecessor and successor tasks/activities and milestones are logically linked. Relationships, also called network logic, are modelled in four ways:</w:t>
      </w:r>
    </w:p>
    <w:p w14:paraId="003CCE41" w14:textId="77777777" w:rsidR="00456C4D" w:rsidRDefault="00456C4D" w:rsidP="00F85F69">
      <w:pPr>
        <w:pStyle w:val="ATTANNLV4-ASDEFCON"/>
      </w:pPr>
      <w:r w:rsidRPr="009D02EE">
        <w:rPr>
          <w:b/>
        </w:rPr>
        <w:t>FS (Finish to Start).</w:t>
      </w:r>
      <w:r>
        <w:t xml:space="preserve"> A predecessor task/activity or milestone that must finish before a succeeding task/activity or milestone can start. FS relationships shall be used whenever possible.</w:t>
      </w:r>
    </w:p>
    <w:p w14:paraId="37C13243" w14:textId="77777777" w:rsidR="00456C4D" w:rsidRDefault="00456C4D" w:rsidP="00F85F69">
      <w:pPr>
        <w:pStyle w:val="ATTANNLV4-ASDEFCON"/>
      </w:pPr>
      <w:r w:rsidRPr="009D02EE">
        <w:rPr>
          <w:b/>
        </w:rPr>
        <w:t>SS (Start to Start).</w:t>
      </w:r>
      <w:r>
        <w:t xml:space="preserve"> A predecessor task/activity or milestone that must start before a succeeding task/activity or milestone can start.</w:t>
      </w:r>
    </w:p>
    <w:p w14:paraId="09B1F2FC" w14:textId="77777777" w:rsidR="00456C4D" w:rsidRDefault="00456C4D" w:rsidP="00F85F69">
      <w:pPr>
        <w:pStyle w:val="ATTANNLV4-ASDEFCON"/>
      </w:pPr>
      <w:r w:rsidRPr="009D02EE">
        <w:rPr>
          <w:b/>
        </w:rPr>
        <w:t xml:space="preserve">FF (Finish to Finish). </w:t>
      </w:r>
      <w:r>
        <w:t>A predecessor task/activity or milestone that must finish before a succeeding task/activity or milestone can finish.</w:t>
      </w:r>
    </w:p>
    <w:p w14:paraId="0AC369B8" w14:textId="77777777" w:rsidR="00456C4D" w:rsidRDefault="00456C4D" w:rsidP="00F85F69">
      <w:pPr>
        <w:pStyle w:val="ATTANNLV4-ASDEFCON"/>
      </w:pPr>
      <w:r w:rsidRPr="009D02EE">
        <w:rPr>
          <w:b/>
        </w:rPr>
        <w:t>SF (Start to Finish).</w:t>
      </w:r>
      <w:r>
        <w:t xml:space="preserve"> A predecessor task/activity or milestone that must start before a succeeding task/activity or milestone can finish.</w:t>
      </w:r>
    </w:p>
    <w:p w14:paraId="255C6F12" w14:textId="2341A555" w:rsidR="0031607F" w:rsidRPr="0031607F" w:rsidRDefault="0031607F" w:rsidP="00F85F69">
      <w:pPr>
        <w:pStyle w:val="ATTANNLV3-ASDEFCON"/>
        <w:rPr>
          <w:b/>
        </w:rPr>
      </w:pPr>
      <w:r>
        <w:rPr>
          <w:b/>
        </w:rPr>
        <w:t>Rolling Wave Planning.</w:t>
      </w:r>
      <w:r w:rsidR="007765E8" w:rsidRPr="007765E8">
        <w:t xml:space="preserve">  </w:t>
      </w:r>
      <w:r w:rsidR="007765E8">
        <w:t>A</w:t>
      </w:r>
      <w:r w:rsidR="007765E8" w:rsidRPr="007765E8">
        <w:t>n iterative planning technique in which the work to be accomplished in the near term is planned in detail</w:t>
      </w:r>
      <w:r w:rsidR="008B3C64">
        <w:t xml:space="preserve"> using work packages</w:t>
      </w:r>
      <w:r w:rsidR="007765E8" w:rsidRPr="007765E8">
        <w:t>, while work further in the future is planned at a higher level</w:t>
      </w:r>
      <w:r w:rsidR="008B3C64">
        <w:t xml:space="preserve"> using planning packages</w:t>
      </w:r>
      <w:r w:rsidR="007765E8">
        <w:t>.</w:t>
      </w:r>
    </w:p>
    <w:p w14:paraId="05BB65DB" w14:textId="52540428" w:rsidR="00456C4D" w:rsidRDefault="00456C4D" w:rsidP="00F85F69">
      <w:pPr>
        <w:pStyle w:val="ATTANNLV3-ASDEFCON"/>
      </w:pPr>
      <w:r w:rsidRPr="009D02EE">
        <w:rPr>
          <w:b/>
        </w:rPr>
        <w:t xml:space="preserve">Schedule Margin. </w:t>
      </w:r>
      <w:r>
        <w:t xml:space="preserve">A management method for accommodating schedule contingencies.  (Note: It is a designated buffer that is identified separately from other </w:t>
      </w:r>
      <w:r w:rsidR="00CC7A90">
        <w:t>tasks/</w:t>
      </w:r>
      <w:r>
        <w:t>activities in the schedule and considered part of the baseline.)  Schedule margin is the difference between contractual milestone date(s) and the contractor’s planned date(s) of accomplishment.</w:t>
      </w:r>
    </w:p>
    <w:p w14:paraId="013F23E8" w14:textId="25AA3992" w:rsidR="00456C4D" w:rsidRDefault="00456C4D" w:rsidP="00F85F69">
      <w:pPr>
        <w:pStyle w:val="ATTANNLV3-ASDEFCON"/>
      </w:pPr>
      <w:r w:rsidRPr="009D02EE">
        <w:rPr>
          <w:b/>
        </w:rPr>
        <w:t>Subproject.</w:t>
      </w:r>
      <w:r>
        <w:t xml:space="preserve"> A </w:t>
      </w:r>
      <w:r w:rsidR="00CC7A90">
        <w:t>task/</w:t>
      </w:r>
      <w:r>
        <w:t xml:space="preserve">activity that represents a group of subordinate </w:t>
      </w:r>
      <w:r w:rsidR="00CC7A90">
        <w:t>tasks/</w:t>
      </w:r>
      <w:r>
        <w:t xml:space="preserve">activities, which may be either internal to the schedule (in which case, it is the same as a Summary </w:t>
      </w:r>
      <w:r w:rsidR="00CC7A90">
        <w:t>Task/</w:t>
      </w:r>
      <w:r>
        <w:t>Activity) or external to the schedule (eg, a team’s detailed schedule that is summarised into the main contract schedule).</w:t>
      </w:r>
    </w:p>
    <w:p w14:paraId="6E51283C" w14:textId="60F0A144" w:rsidR="00456C4D" w:rsidRDefault="00456C4D" w:rsidP="00F85F69">
      <w:pPr>
        <w:pStyle w:val="ATTANNLV3-ASDEFCON"/>
      </w:pPr>
      <w:r w:rsidRPr="009D02EE">
        <w:rPr>
          <w:b/>
        </w:rPr>
        <w:t xml:space="preserve">Summary </w:t>
      </w:r>
      <w:r w:rsidR="00CC7A90">
        <w:rPr>
          <w:b/>
        </w:rPr>
        <w:t>Task/</w:t>
      </w:r>
      <w:r w:rsidRPr="009D02EE">
        <w:rPr>
          <w:b/>
        </w:rPr>
        <w:t>Activity.</w:t>
      </w:r>
      <w:r>
        <w:t xml:space="preserve"> A </w:t>
      </w:r>
      <w:r w:rsidR="00CC7A90">
        <w:t>task/</w:t>
      </w:r>
      <w:r>
        <w:t xml:space="preserve">activity, which rolls up a series of directly related </w:t>
      </w:r>
      <w:r w:rsidR="00CC7A90">
        <w:t>tasks/</w:t>
      </w:r>
      <w:r>
        <w:t>activities within the schedule’s coding structure into one summary task</w:t>
      </w:r>
      <w:r w:rsidR="00024BA5">
        <w:t>/activity</w:t>
      </w:r>
      <w:r>
        <w:t xml:space="preserve"> (sometimes called ‘Main </w:t>
      </w:r>
      <w:r w:rsidR="00024BA5">
        <w:t>Tasks/</w:t>
      </w:r>
      <w:r>
        <w:t xml:space="preserve">Activities’).  There may be several layers of summary </w:t>
      </w:r>
      <w:r w:rsidR="00CC7A90">
        <w:t>tasks/</w:t>
      </w:r>
      <w:r>
        <w:t>activit</w:t>
      </w:r>
      <w:r w:rsidR="00CC7A90">
        <w:t>ies</w:t>
      </w:r>
      <w:r>
        <w:t xml:space="preserve"> which can be designed to align with the </w:t>
      </w:r>
      <w:r w:rsidR="00CC7A90">
        <w:t>C</w:t>
      </w:r>
      <w:r>
        <w:t xml:space="preserve">WBS.  Summary </w:t>
      </w:r>
      <w:r w:rsidR="00CC7A90">
        <w:t>tasks/</w:t>
      </w:r>
      <w:r>
        <w:t xml:space="preserve">activities do not have a set duration; the duration is calculated from the underlying </w:t>
      </w:r>
      <w:r w:rsidR="00CC7A90">
        <w:t>tasks/</w:t>
      </w:r>
      <w:r>
        <w:t>activities in the schedule structure.</w:t>
      </w:r>
    </w:p>
    <w:p w14:paraId="3A818567" w14:textId="77777777" w:rsidR="00456C4D" w:rsidRDefault="00456C4D" w:rsidP="00F85F69">
      <w:pPr>
        <w:pStyle w:val="ATTANNLV3-ASDEFCON"/>
      </w:pPr>
      <w:r w:rsidRPr="009D02EE">
        <w:rPr>
          <w:b/>
        </w:rPr>
        <w:t>Task/Activity.</w:t>
      </w:r>
      <w:r>
        <w:t xml:space="preserve"> An element of work with duration.</w:t>
      </w:r>
    </w:p>
    <w:p w14:paraId="15E78C53" w14:textId="29375BB1" w:rsidR="00456C4D" w:rsidRDefault="00456C4D" w:rsidP="00F85F69">
      <w:pPr>
        <w:pStyle w:val="ATTANNLV3-ASDEFCON"/>
      </w:pPr>
      <w:r w:rsidRPr="009D02EE">
        <w:rPr>
          <w:b/>
        </w:rPr>
        <w:t>Task/Activity Codes and Data Dictionary.</w:t>
      </w:r>
      <w:r>
        <w:t xml:space="preserve"> A list of field definitions and code structures. </w:t>
      </w:r>
      <w:r w:rsidR="009D02EE">
        <w:t xml:space="preserve"> </w:t>
      </w:r>
      <w:r>
        <w:t>This list shall be provided to the Commonwealth.</w:t>
      </w:r>
    </w:p>
    <w:p w14:paraId="6EFEFFB3" w14:textId="2EB28EAE" w:rsidR="00456C4D" w:rsidRDefault="00456C4D" w:rsidP="00F85F69">
      <w:pPr>
        <w:pStyle w:val="ATTANNLV3-ASDEFCON"/>
      </w:pPr>
      <w:r w:rsidRPr="009D02EE">
        <w:rPr>
          <w:b/>
        </w:rPr>
        <w:t>Task/Activity and Milestone Descriptions.</w:t>
      </w:r>
      <w:r>
        <w:t xml:space="preserve"> These are descriptive titles that are concise, complete, and clearly identify the work effort being accomplished. </w:t>
      </w:r>
      <w:r w:rsidR="009D02EE">
        <w:t xml:space="preserve"> </w:t>
      </w:r>
      <w:r>
        <w:t>Abbreviations may be used to shorten the descriptive titles.</w:t>
      </w:r>
    </w:p>
    <w:p w14:paraId="47A47508" w14:textId="77777777" w:rsidR="00456C4D" w:rsidRDefault="00456C4D" w:rsidP="00F85F69">
      <w:pPr>
        <w:pStyle w:val="ATTANNLV3-ASDEFCON"/>
      </w:pPr>
      <w:r w:rsidRPr="009D02EE">
        <w:rPr>
          <w:b/>
        </w:rPr>
        <w:t>Total Float/Slack.</w:t>
      </w:r>
      <w:r>
        <w:t xml:space="preserve"> The amount of time a task/activity or milestone can slip before it delays the contract or project finish date.</w:t>
      </w:r>
    </w:p>
    <w:p w14:paraId="3ABF3178" w14:textId="79B9D5FE" w:rsidR="00456C4D" w:rsidRDefault="00456C4D" w:rsidP="00F85F69">
      <w:pPr>
        <w:pStyle w:val="ATTANNLV3-ASDEFCON"/>
      </w:pPr>
      <w:r w:rsidRPr="009D02EE">
        <w:rPr>
          <w:b/>
        </w:rPr>
        <w:t>User Defined Fields.</w:t>
      </w:r>
      <w:r>
        <w:t xml:space="preserve"> Specific fields in the CMS defined by the user for management purposes.</w:t>
      </w:r>
    </w:p>
    <w:p w14:paraId="69537CC0" w14:textId="37EC913F" w:rsidR="00F21ECC" w:rsidRPr="00456C4D" w:rsidRDefault="00F21ECC" w:rsidP="00F85F69">
      <w:pPr>
        <w:pStyle w:val="ATTANNLV3-ASDEFCON"/>
      </w:pPr>
      <w:r>
        <w:rPr>
          <w:b/>
        </w:rPr>
        <w:t>Work Package.</w:t>
      </w:r>
      <w:r w:rsidR="00CB7749">
        <w:t xml:space="preserve"> A </w:t>
      </w:r>
      <w:r w:rsidR="00CB7749" w:rsidRPr="00CB7749">
        <w:t xml:space="preserve">natural sub-division of </w:t>
      </w:r>
      <w:r w:rsidR="00CB7749">
        <w:t>a control account</w:t>
      </w:r>
      <w:r w:rsidR="00CB7749" w:rsidRPr="00CB7749">
        <w:t xml:space="preserve"> and constitute</w:t>
      </w:r>
      <w:r w:rsidR="00CB7749">
        <w:t>s</w:t>
      </w:r>
      <w:r w:rsidR="00CB7749" w:rsidRPr="00CB7749">
        <w:t xml:space="preserve"> the basic building blocks used in detail</w:t>
      </w:r>
      <w:r w:rsidR="00CB7749">
        <w:t>ed</w:t>
      </w:r>
      <w:r w:rsidR="00CB7749" w:rsidRPr="00CB7749">
        <w:t xml:space="preserve"> planning, controlling and measuring Contract performance. It describes work to be accomplished by a specific performing organisation and serves as a vehicle for monitoring and reporting progress of work. Work packages have scope, budget and scheduled start and finish dates.</w:t>
      </w:r>
    </w:p>
    <w:sectPr w:rsidR="00F21ECC" w:rsidRPr="00456C4D" w:rsidSect="00B74534">
      <w:footerReference w:type="default" r:id="rId11"/>
      <w:pgSz w:w="11907" w:h="16834" w:code="9"/>
      <w:pgMar w:top="1418" w:right="1418" w:bottom="1418" w:left="1418" w:header="567" w:footer="284"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EA0219" w14:textId="77777777" w:rsidR="00645B57" w:rsidRDefault="00645B57">
      <w:r>
        <w:separator/>
      </w:r>
    </w:p>
  </w:endnote>
  <w:endnote w:type="continuationSeparator" w:id="0">
    <w:p w14:paraId="574EA65B" w14:textId="77777777" w:rsidR="00645B57" w:rsidRDefault="00645B57">
      <w:r>
        <w:continuationSeparator/>
      </w:r>
    </w:p>
  </w:endnote>
  <w:endnote w:type="continuationNotice" w:id="1">
    <w:p w14:paraId="58F7D190" w14:textId="77777777" w:rsidR="00645B57" w:rsidRDefault="00645B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024BA5" w14:paraId="27C2CCEF" w14:textId="77777777" w:rsidTr="00DA007A">
      <w:tc>
        <w:tcPr>
          <w:tcW w:w="2500" w:type="pct"/>
        </w:tcPr>
        <w:p w14:paraId="0ABF474C" w14:textId="77777777" w:rsidR="00024BA5" w:rsidRDefault="00024BA5" w:rsidP="00DA007A">
          <w:pPr>
            <w:pStyle w:val="ASDEFCONHeaderFooterLeft"/>
          </w:pPr>
        </w:p>
      </w:tc>
      <w:tc>
        <w:tcPr>
          <w:tcW w:w="2500" w:type="pct"/>
        </w:tcPr>
        <w:p w14:paraId="671EE84D" w14:textId="6A8B3245" w:rsidR="00024BA5" w:rsidRPr="00DA007A" w:rsidRDefault="00024BA5" w:rsidP="00DA007A">
          <w:pPr>
            <w:pStyle w:val="ASDEFCONHeaderFooterRight"/>
            <w:rPr>
              <w:szCs w:val="16"/>
            </w:rPr>
          </w:pPr>
          <w:r w:rsidRPr="00DA007A">
            <w:rPr>
              <w:rStyle w:val="PageNumber"/>
              <w:color w:val="auto"/>
              <w:szCs w:val="16"/>
            </w:rPr>
            <w:fldChar w:fldCharType="begin"/>
          </w:r>
          <w:r w:rsidRPr="00DA007A">
            <w:rPr>
              <w:rStyle w:val="PageNumber"/>
              <w:color w:val="auto"/>
              <w:szCs w:val="16"/>
            </w:rPr>
            <w:instrText xml:space="preserve"> PAGE </w:instrText>
          </w:r>
          <w:r w:rsidRPr="00DA007A">
            <w:rPr>
              <w:rStyle w:val="PageNumber"/>
              <w:color w:val="auto"/>
              <w:szCs w:val="16"/>
            </w:rPr>
            <w:fldChar w:fldCharType="separate"/>
          </w:r>
          <w:r w:rsidR="00753FF8">
            <w:rPr>
              <w:rStyle w:val="PageNumber"/>
              <w:noProof/>
              <w:color w:val="auto"/>
              <w:szCs w:val="16"/>
            </w:rPr>
            <w:t>1</w:t>
          </w:r>
          <w:r w:rsidRPr="00DA007A">
            <w:rPr>
              <w:rStyle w:val="PageNumber"/>
              <w:color w:val="auto"/>
              <w:szCs w:val="16"/>
            </w:rPr>
            <w:fldChar w:fldCharType="end"/>
          </w:r>
        </w:p>
      </w:tc>
    </w:tr>
    <w:tr w:rsidR="00024BA5" w14:paraId="6C48D6DB" w14:textId="77777777" w:rsidTr="00DA007A">
      <w:tc>
        <w:tcPr>
          <w:tcW w:w="5000" w:type="pct"/>
          <w:gridSpan w:val="2"/>
        </w:tcPr>
        <w:p w14:paraId="773CA312" w14:textId="79AAD821" w:rsidR="00024BA5" w:rsidRDefault="00753FF8" w:rsidP="00DA007A">
          <w:pPr>
            <w:pStyle w:val="ASDEFCONHeaderFooterClassification"/>
          </w:pPr>
          <w:r>
            <w:fldChar w:fldCharType="begin"/>
          </w:r>
          <w:r>
            <w:instrText xml:space="preserve"> DOCPROPERTY  Classification  \* MERGEFORMAT </w:instrText>
          </w:r>
          <w:r>
            <w:fldChar w:fldCharType="separate"/>
          </w:r>
          <w:r>
            <w:t>OFFICIAL</w:t>
          </w:r>
          <w:r>
            <w:fldChar w:fldCharType="end"/>
          </w:r>
        </w:p>
      </w:tc>
    </w:tr>
  </w:tbl>
  <w:p w14:paraId="4167905C" w14:textId="77777777" w:rsidR="00024BA5" w:rsidRPr="00DA007A" w:rsidRDefault="00024BA5" w:rsidP="00DA00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024BA5" w14:paraId="515B6547" w14:textId="77777777" w:rsidTr="00DA007A">
      <w:tc>
        <w:tcPr>
          <w:tcW w:w="2500" w:type="pct"/>
        </w:tcPr>
        <w:p w14:paraId="734D1E32" w14:textId="77777777" w:rsidR="00024BA5" w:rsidRDefault="00024BA5" w:rsidP="00DA007A">
          <w:pPr>
            <w:pStyle w:val="ASDEFCONHeaderFooterLeft"/>
          </w:pPr>
        </w:p>
      </w:tc>
      <w:tc>
        <w:tcPr>
          <w:tcW w:w="2500" w:type="pct"/>
        </w:tcPr>
        <w:p w14:paraId="708C4C63" w14:textId="2148B5E8" w:rsidR="00024BA5" w:rsidRPr="00DA007A" w:rsidRDefault="00024BA5" w:rsidP="00DA007A">
          <w:pPr>
            <w:pStyle w:val="ASDEFCONHeaderFooterRight"/>
            <w:rPr>
              <w:szCs w:val="16"/>
            </w:rPr>
          </w:pPr>
          <w:r>
            <w:rPr>
              <w:rStyle w:val="PageNumber"/>
              <w:color w:val="auto"/>
              <w:szCs w:val="16"/>
            </w:rPr>
            <w:t>A-</w:t>
          </w:r>
          <w:r w:rsidRPr="00DA007A">
            <w:rPr>
              <w:rStyle w:val="PageNumber"/>
              <w:color w:val="auto"/>
              <w:szCs w:val="16"/>
            </w:rPr>
            <w:fldChar w:fldCharType="begin"/>
          </w:r>
          <w:r w:rsidRPr="00DA007A">
            <w:rPr>
              <w:rStyle w:val="PageNumber"/>
              <w:color w:val="auto"/>
              <w:szCs w:val="16"/>
            </w:rPr>
            <w:instrText xml:space="preserve"> PAGE </w:instrText>
          </w:r>
          <w:r w:rsidRPr="00DA007A">
            <w:rPr>
              <w:rStyle w:val="PageNumber"/>
              <w:color w:val="auto"/>
              <w:szCs w:val="16"/>
            </w:rPr>
            <w:fldChar w:fldCharType="separate"/>
          </w:r>
          <w:r w:rsidR="00753FF8">
            <w:rPr>
              <w:rStyle w:val="PageNumber"/>
              <w:noProof/>
              <w:color w:val="auto"/>
              <w:szCs w:val="16"/>
            </w:rPr>
            <w:t>2</w:t>
          </w:r>
          <w:r w:rsidRPr="00DA007A">
            <w:rPr>
              <w:rStyle w:val="PageNumber"/>
              <w:color w:val="auto"/>
              <w:szCs w:val="16"/>
            </w:rPr>
            <w:fldChar w:fldCharType="end"/>
          </w:r>
        </w:p>
      </w:tc>
    </w:tr>
    <w:tr w:rsidR="00024BA5" w14:paraId="27B3AA50" w14:textId="77777777" w:rsidTr="00DA007A">
      <w:tc>
        <w:tcPr>
          <w:tcW w:w="5000" w:type="pct"/>
          <w:gridSpan w:val="2"/>
        </w:tcPr>
        <w:p w14:paraId="3A49439D" w14:textId="64306079" w:rsidR="00024BA5" w:rsidRDefault="00753FF8" w:rsidP="00DA007A">
          <w:pPr>
            <w:pStyle w:val="ASDEFCONHeaderFooterClassification"/>
          </w:pPr>
          <w:r>
            <w:fldChar w:fldCharType="begin"/>
          </w:r>
          <w:r>
            <w:instrText xml:space="preserve"> DOCPROPERTY  Classification  \* MERGEFORMAT </w:instrText>
          </w:r>
          <w:r>
            <w:fldChar w:fldCharType="separate"/>
          </w:r>
          <w:r>
            <w:t>OFFICIAL</w:t>
          </w:r>
          <w:r>
            <w:fldChar w:fldCharType="end"/>
          </w:r>
        </w:p>
      </w:tc>
    </w:tr>
  </w:tbl>
  <w:p w14:paraId="32999575" w14:textId="77777777" w:rsidR="00024BA5" w:rsidRPr="00DA007A" w:rsidRDefault="00024BA5" w:rsidP="00DA00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FC82A8" w14:textId="77777777" w:rsidR="00645B57" w:rsidRDefault="00645B57">
      <w:r>
        <w:separator/>
      </w:r>
    </w:p>
  </w:footnote>
  <w:footnote w:type="continuationSeparator" w:id="0">
    <w:p w14:paraId="40CDD4CC" w14:textId="77777777" w:rsidR="00645B57" w:rsidRDefault="00645B57">
      <w:r>
        <w:continuationSeparator/>
      </w:r>
    </w:p>
  </w:footnote>
  <w:footnote w:type="continuationNotice" w:id="1">
    <w:p w14:paraId="6BB9DFC9" w14:textId="77777777" w:rsidR="00645B57" w:rsidRDefault="00645B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024BA5" w14:paraId="4531E714" w14:textId="77777777" w:rsidTr="00DA007A">
      <w:tc>
        <w:tcPr>
          <w:tcW w:w="5000" w:type="pct"/>
          <w:gridSpan w:val="2"/>
        </w:tcPr>
        <w:p w14:paraId="155A5314" w14:textId="7419DB0E" w:rsidR="00024BA5" w:rsidRDefault="00753FF8" w:rsidP="00DA007A">
          <w:pPr>
            <w:pStyle w:val="ASDEFCONHeaderFooterClassification"/>
          </w:pPr>
          <w:r>
            <w:fldChar w:fldCharType="begin"/>
          </w:r>
          <w:r>
            <w:instrText xml:space="preserve"> DOCPROPERTY  Classification  \* MERGEFORMAT </w:instrText>
          </w:r>
          <w:r>
            <w:fldChar w:fldCharType="separate"/>
          </w:r>
          <w:r>
            <w:t>OFFICIAL</w:t>
          </w:r>
          <w:r>
            <w:fldChar w:fldCharType="end"/>
          </w:r>
        </w:p>
      </w:tc>
    </w:tr>
    <w:tr w:rsidR="00024BA5" w14:paraId="4CECB067" w14:textId="77777777" w:rsidTr="00DA007A">
      <w:tc>
        <w:tcPr>
          <w:tcW w:w="2500" w:type="pct"/>
        </w:tcPr>
        <w:p w14:paraId="267AC8AD" w14:textId="528AC1F1" w:rsidR="00024BA5" w:rsidRDefault="008A0DE6" w:rsidP="00DA007A">
          <w:pPr>
            <w:pStyle w:val="ASDEFCONHeaderFooterLeft"/>
          </w:pPr>
          <w:r>
            <w:fldChar w:fldCharType="begin"/>
          </w:r>
          <w:r>
            <w:instrText xml:space="preserve"> DOCPROPERTY Header_Left </w:instrText>
          </w:r>
          <w:r>
            <w:fldChar w:fldCharType="separate"/>
          </w:r>
          <w:r w:rsidR="00753FF8">
            <w:t>ASDEFCON (Strategic Materiel)</w:t>
          </w:r>
          <w:r>
            <w:fldChar w:fldCharType="end"/>
          </w:r>
        </w:p>
      </w:tc>
      <w:tc>
        <w:tcPr>
          <w:tcW w:w="2500" w:type="pct"/>
        </w:tcPr>
        <w:p w14:paraId="4F716997" w14:textId="0FCEA1F2" w:rsidR="00024BA5" w:rsidRDefault="00753FF8" w:rsidP="00DA007A">
          <w:pPr>
            <w:pStyle w:val="ASDEFCONHeaderFooterRight"/>
          </w:pPr>
          <w:r>
            <w:fldChar w:fldCharType="begin"/>
          </w:r>
          <w:r>
            <w:instrText xml:space="preserve"> DOCPROPERTY  Title  \* MERGEFORMAT </w:instrText>
          </w:r>
          <w:r>
            <w:fldChar w:fldCharType="separate"/>
          </w:r>
          <w:r>
            <w:t>DID-PM-DEF-CMS</w:t>
          </w:r>
          <w:r>
            <w:fldChar w:fldCharType="end"/>
          </w:r>
          <w:r w:rsidR="00024BA5">
            <w:t>-</w:t>
          </w:r>
          <w:r>
            <w:fldChar w:fldCharType="begin"/>
          </w:r>
          <w:r>
            <w:instrText xml:space="preserve"> DOCPROPERTY  Version  \* MERGEFORMAT </w:instrText>
          </w:r>
          <w:r>
            <w:fldChar w:fldCharType="separate"/>
          </w:r>
          <w:r>
            <w:t>V5.4</w:t>
          </w:r>
          <w:r>
            <w:fldChar w:fldCharType="end"/>
          </w:r>
        </w:p>
      </w:tc>
    </w:tr>
  </w:tbl>
  <w:p w14:paraId="2F38447F" w14:textId="77777777" w:rsidR="00024BA5" w:rsidRPr="00DA007A" w:rsidRDefault="00024BA5" w:rsidP="00DA00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E3F5928"/>
    <w:multiLevelType w:val="hybridMultilevel"/>
    <w:tmpl w:val="693464AC"/>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6"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7"/>
  </w:num>
  <w:num w:numId="3">
    <w:abstractNumId w:val="29"/>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2"/>
  </w:num>
  <w:num w:numId="7">
    <w:abstractNumId w:val="31"/>
  </w:num>
  <w:num w:numId="8">
    <w:abstractNumId w:val="19"/>
  </w:num>
  <w:num w:numId="9">
    <w:abstractNumId w:val="23"/>
  </w:num>
  <w:num w:numId="10">
    <w:abstractNumId w:val="35"/>
  </w:num>
  <w:num w:numId="11">
    <w:abstractNumId w:val="13"/>
  </w:num>
  <w:num w:numId="12">
    <w:abstractNumId w:val="16"/>
  </w:num>
  <w:num w:numId="13">
    <w:abstractNumId w:val="37"/>
  </w:num>
  <w:num w:numId="14">
    <w:abstractNumId w:val="10"/>
  </w:num>
  <w:num w:numId="15">
    <w:abstractNumId w:val="8"/>
  </w:num>
  <w:num w:numId="16">
    <w:abstractNumId w:val="3"/>
  </w:num>
  <w:num w:numId="17">
    <w:abstractNumId w:val="5"/>
  </w:num>
  <w:num w:numId="18">
    <w:abstractNumId w:val="15"/>
  </w:num>
  <w:num w:numId="19">
    <w:abstractNumId w:val="2"/>
  </w:num>
  <w:num w:numId="20">
    <w:abstractNumId w:val="21"/>
  </w:num>
  <w:num w:numId="21">
    <w:abstractNumId w:val="33"/>
  </w:num>
  <w:num w:numId="22">
    <w:abstractNumId w:val="30"/>
  </w:num>
  <w:num w:numId="23">
    <w:abstractNumId w:val="0"/>
  </w:num>
  <w:num w:numId="24">
    <w:abstractNumId w:val="17"/>
  </w:num>
  <w:num w:numId="25">
    <w:abstractNumId w:val="27"/>
  </w:num>
  <w:num w:numId="26">
    <w:abstractNumId w:val="20"/>
  </w:num>
  <w:num w:numId="27">
    <w:abstractNumId w:val="34"/>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6"/>
  </w:num>
  <w:num w:numId="32">
    <w:abstractNumId w:val="36"/>
  </w:num>
  <w:num w:numId="33">
    <w:abstractNumId w:val="14"/>
  </w:num>
  <w:num w:numId="34">
    <w:abstractNumId w:val="22"/>
  </w:num>
  <w:num w:numId="35">
    <w:abstractNumId w:val="9"/>
  </w:num>
  <w:num w:numId="36">
    <w:abstractNumId w:val="4"/>
  </w:num>
  <w:num w:numId="37">
    <w:abstractNumId w:val="25"/>
  </w:num>
  <w:num w:numId="38">
    <w:abstractNumId w:val="26"/>
  </w:num>
  <w:num w:numId="39">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0">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1">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2">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3">
    <w:abstractNumId w:val="28"/>
  </w:num>
  <w:num w:numId="44">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5">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A24"/>
    <w:rsid w:val="000026A5"/>
    <w:rsid w:val="00011BBA"/>
    <w:rsid w:val="00012783"/>
    <w:rsid w:val="000221EB"/>
    <w:rsid w:val="00023D5C"/>
    <w:rsid w:val="00024BA5"/>
    <w:rsid w:val="00034384"/>
    <w:rsid w:val="00061DC0"/>
    <w:rsid w:val="000643BF"/>
    <w:rsid w:val="00066EED"/>
    <w:rsid w:val="000800BF"/>
    <w:rsid w:val="000D796F"/>
    <w:rsid w:val="000E6463"/>
    <w:rsid w:val="00105FBC"/>
    <w:rsid w:val="00114397"/>
    <w:rsid w:val="00121751"/>
    <w:rsid w:val="00141FBF"/>
    <w:rsid w:val="00146FBC"/>
    <w:rsid w:val="0016644B"/>
    <w:rsid w:val="00171985"/>
    <w:rsid w:val="0018324C"/>
    <w:rsid w:val="001A3C7B"/>
    <w:rsid w:val="001A3FA7"/>
    <w:rsid w:val="001A65D0"/>
    <w:rsid w:val="001C1B19"/>
    <w:rsid w:val="001E1DD3"/>
    <w:rsid w:val="001F2AD3"/>
    <w:rsid w:val="002054A8"/>
    <w:rsid w:val="0021399E"/>
    <w:rsid w:val="00240917"/>
    <w:rsid w:val="00252DD5"/>
    <w:rsid w:val="00267766"/>
    <w:rsid w:val="002717AC"/>
    <w:rsid w:val="002B0C6D"/>
    <w:rsid w:val="002C5B4C"/>
    <w:rsid w:val="002E1DE6"/>
    <w:rsid w:val="002E4251"/>
    <w:rsid w:val="002F246E"/>
    <w:rsid w:val="0031607F"/>
    <w:rsid w:val="003266E4"/>
    <w:rsid w:val="003341D3"/>
    <w:rsid w:val="003341DC"/>
    <w:rsid w:val="003430CA"/>
    <w:rsid w:val="00363ACF"/>
    <w:rsid w:val="00367E3A"/>
    <w:rsid w:val="0037190E"/>
    <w:rsid w:val="003722A5"/>
    <w:rsid w:val="00374B06"/>
    <w:rsid w:val="00392021"/>
    <w:rsid w:val="003954EB"/>
    <w:rsid w:val="00395CDB"/>
    <w:rsid w:val="003C5958"/>
    <w:rsid w:val="003D3453"/>
    <w:rsid w:val="003E1894"/>
    <w:rsid w:val="0040450D"/>
    <w:rsid w:val="00420E3A"/>
    <w:rsid w:val="004211EE"/>
    <w:rsid w:val="00426E73"/>
    <w:rsid w:val="00434C82"/>
    <w:rsid w:val="00437AE1"/>
    <w:rsid w:val="00456C4D"/>
    <w:rsid w:val="00465386"/>
    <w:rsid w:val="00471707"/>
    <w:rsid w:val="00472955"/>
    <w:rsid w:val="004968E5"/>
    <w:rsid w:val="00497A8E"/>
    <w:rsid w:val="004A2AF0"/>
    <w:rsid w:val="004C2EAB"/>
    <w:rsid w:val="004C6F31"/>
    <w:rsid w:val="004D2685"/>
    <w:rsid w:val="004E15F8"/>
    <w:rsid w:val="00525B2B"/>
    <w:rsid w:val="00527651"/>
    <w:rsid w:val="0054475A"/>
    <w:rsid w:val="005524EE"/>
    <w:rsid w:val="005602D5"/>
    <w:rsid w:val="00573E2D"/>
    <w:rsid w:val="00576349"/>
    <w:rsid w:val="005B72B1"/>
    <w:rsid w:val="005C05A7"/>
    <w:rsid w:val="00612F01"/>
    <w:rsid w:val="00615B49"/>
    <w:rsid w:val="00645B57"/>
    <w:rsid w:val="00670CDD"/>
    <w:rsid w:val="00690D7E"/>
    <w:rsid w:val="006A4380"/>
    <w:rsid w:val="006C58A7"/>
    <w:rsid w:val="006D30DD"/>
    <w:rsid w:val="006D7DB2"/>
    <w:rsid w:val="006F4E19"/>
    <w:rsid w:val="006F4FDB"/>
    <w:rsid w:val="006F56F6"/>
    <w:rsid w:val="00720FCF"/>
    <w:rsid w:val="0072739C"/>
    <w:rsid w:val="007360DA"/>
    <w:rsid w:val="00753FF8"/>
    <w:rsid w:val="00756121"/>
    <w:rsid w:val="007765E8"/>
    <w:rsid w:val="007C7A98"/>
    <w:rsid w:val="007F140F"/>
    <w:rsid w:val="00805F2C"/>
    <w:rsid w:val="00807CE2"/>
    <w:rsid w:val="00814481"/>
    <w:rsid w:val="00814DE2"/>
    <w:rsid w:val="00820E55"/>
    <w:rsid w:val="008222F8"/>
    <w:rsid w:val="008362B6"/>
    <w:rsid w:val="008508D4"/>
    <w:rsid w:val="00860441"/>
    <w:rsid w:val="008675AE"/>
    <w:rsid w:val="00880A24"/>
    <w:rsid w:val="0088637B"/>
    <w:rsid w:val="00895E81"/>
    <w:rsid w:val="008A0DE6"/>
    <w:rsid w:val="008A65D8"/>
    <w:rsid w:val="008B3C64"/>
    <w:rsid w:val="008C218F"/>
    <w:rsid w:val="008C528D"/>
    <w:rsid w:val="00923CDD"/>
    <w:rsid w:val="00934B1B"/>
    <w:rsid w:val="0093683C"/>
    <w:rsid w:val="00945601"/>
    <w:rsid w:val="00974F80"/>
    <w:rsid w:val="00981CDB"/>
    <w:rsid w:val="009839A8"/>
    <w:rsid w:val="00986AAA"/>
    <w:rsid w:val="0099131C"/>
    <w:rsid w:val="00992AB2"/>
    <w:rsid w:val="00996C29"/>
    <w:rsid w:val="00997E1C"/>
    <w:rsid w:val="009A712A"/>
    <w:rsid w:val="009B4425"/>
    <w:rsid w:val="009D02EE"/>
    <w:rsid w:val="00A118E6"/>
    <w:rsid w:val="00A5212B"/>
    <w:rsid w:val="00A61477"/>
    <w:rsid w:val="00A621EB"/>
    <w:rsid w:val="00A649EF"/>
    <w:rsid w:val="00A6548B"/>
    <w:rsid w:val="00A71C6E"/>
    <w:rsid w:val="00A829FC"/>
    <w:rsid w:val="00A92C2A"/>
    <w:rsid w:val="00A94240"/>
    <w:rsid w:val="00AA3C93"/>
    <w:rsid w:val="00AA5305"/>
    <w:rsid w:val="00AA7E93"/>
    <w:rsid w:val="00AB73D2"/>
    <w:rsid w:val="00AC1297"/>
    <w:rsid w:val="00AC52D9"/>
    <w:rsid w:val="00AD1700"/>
    <w:rsid w:val="00AD4E54"/>
    <w:rsid w:val="00AE417A"/>
    <w:rsid w:val="00AE476F"/>
    <w:rsid w:val="00AF02AA"/>
    <w:rsid w:val="00AF10E7"/>
    <w:rsid w:val="00AF1547"/>
    <w:rsid w:val="00B02C9E"/>
    <w:rsid w:val="00B104F8"/>
    <w:rsid w:val="00B179B0"/>
    <w:rsid w:val="00B74534"/>
    <w:rsid w:val="00B762D9"/>
    <w:rsid w:val="00B84E9D"/>
    <w:rsid w:val="00B97404"/>
    <w:rsid w:val="00BB0DD1"/>
    <w:rsid w:val="00BB324A"/>
    <w:rsid w:val="00BB3D5F"/>
    <w:rsid w:val="00BD3473"/>
    <w:rsid w:val="00BD7C68"/>
    <w:rsid w:val="00BE4F32"/>
    <w:rsid w:val="00BE79A1"/>
    <w:rsid w:val="00BF0FD0"/>
    <w:rsid w:val="00C2239C"/>
    <w:rsid w:val="00C225EC"/>
    <w:rsid w:val="00C25899"/>
    <w:rsid w:val="00C37485"/>
    <w:rsid w:val="00C41512"/>
    <w:rsid w:val="00C4364C"/>
    <w:rsid w:val="00C45ADF"/>
    <w:rsid w:val="00C6522F"/>
    <w:rsid w:val="00C730EB"/>
    <w:rsid w:val="00C75CCE"/>
    <w:rsid w:val="00C81CC0"/>
    <w:rsid w:val="00C92CFB"/>
    <w:rsid w:val="00CA2A77"/>
    <w:rsid w:val="00CB488A"/>
    <w:rsid w:val="00CB7749"/>
    <w:rsid w:val="00CC658E"/>
    <w:rsid w:val="00CC7A90"/>
    <w:rsid w:val="00CD06DA"/>
    <w:rsid w:val="00CE4FC1"/>
    <w:rsid w:val="00CE6B4A"/>
    <w:rsid w:val="00CF6F09"/>
    <w:rsid w:val="00D01162"/>
    <w:rsid w:val="00D03CEC"/>
    <w:rsid w:val="00D14D79"/>
    <w:rsid w:val="00D26985"/>
    <w:rsid w:val="00D35491"/>
    <w:rsid w:val="00D429A1"/>
    <w:rsid w:val="00D455E8"/>
    <w:rsid w:val="00D63556"/>
    <w:rsid w:val="00D83DB7"/>
    <w:rsid w:val="00DA007A"/>
    <w:rsid w:val="00DA0250"/>
    <w:rsid w:val="00DA54B3"/>
    <w:rsid w:val="00DB76D5"/>
    <w:rsid w:val="00DD5E89"/>
    <w:rsid w:val="00DD5F20"/>
    <w:rsid w:val="00DF75DA"/>
    <w:rsid w:val="00E206D3"/>
    <w:rsid w:val="00E20ADB"/>
    <w:rsid w:val="00E25235"/>
    <w:rsid w:val="00E51F18"/>
    <w:rsid w:val="00E55E96"/>
    <w:rsid w:val="00E6257B"/>
    <w:rsid w:val="00E73929"/>
    <w:rsid w:val="00E75D5A"/>
    <w:rsid w:val="00E86928"/>
    <w:rsid w:val="00E958A9"/>
    <w:rsid w:val="00E96403"/>
    <w:rsid w:val="00ED02C1"/>
    <w:rsid w:val="00ED236E"/>
    <w:rsid w:val="00EF0AE6"/>
    <w:rsid w:val="00F01803"/>
    <w:rsid w:val="00F072D1"/>
    <w:rsid w:val="00F13EF7"/>
    <w:rsid w:val="00F1448A"/>
    <w:rsid w:val="00F15723"/>
    <w:rsid w:val="00F20633"/>
    <w:rsid w:val="00F21ECC"/>
    <w:rsid w:val="00F45CD7"/>
    <w:rsid w:val="00F5035D"/>
    <w:rsid w:val="00F52C87"/>
    <w:rsid w:val="00F61D97"/>
    <w:rsid w:val="00F77559"/>
    <w:rsid w:val="00F85F69"/>
    <w:rsid w:val="00F87357"/>
    <w:rsid w:val="00F91200"/>
    <w:rsid w:val="00F94BA4"/>
    <w:rsid w:val="00FA14FF"/>
    <w:rsid w:val="00FB2530"/>
    <w:rsid w:val="00FB3643"/>
    <w:rsid w:val="00FC0C64"/>
    <w:rsid w:val="00FD4DA9"/>
    <w:rsid w:val="00FD738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EB2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3FF8"/>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Para1,Top 1,h1,par"/>
    <w:basedOn w:val="Normal"/>
    <w:next w:val="Normal"/>
    <w:link w:val="Heading1Char"/>
    <w:qFormat/>
    <w:rsid w:val="00753FF8"/>
    <w:pPr>
      <w:keepNext/>
      <w:numPr>
        <w:numId w:val="9"/>
      </w:numPr>
      <w:spacing w:before="240" w:after="60"/>
      <w:outlineLvl w:val="0"/>
    </w:pPr>
    <w:rPr>
      <w:rFonts w:cs="Arial"/>
      <w:b/>
      <w:bCs/>
      <w:kern w:val="32"/>
      <w:sz w:val="32"/>
      <w:szCs w:val="32"/>
    </w:rPr>
  </w:style>
  <w:style w:type="paragraph" w:styleId="Heading2">
    <w:name w:val="heading 2"/>
    <w:aliases w:val="sub,Para2,Head hdbk,h2,Heading 21,h21,h22,h23,h24,h25,h26,h27,h28,h29,h211,h221,h231,h241,h251,h261,h271,h281,h210,h212,h222,h232,h242,h252,h262,h272,h282,h213,h223,h233,h243,h253,h263,h273,h283,h214,h224,h234,h244,h254,h264,h274,h284,h215,H2"/>
    <w:basedOn w:val="Normal"/>
    <w:next w:val="Normal"/>
    <w:link w:val="Heading2Char"/>
    <w:unhideWhenUsed/>
    <w:qFormat/>
    <w:rsid w:val="00753FF8"/>
    <w:pPr>
      <w:keepNext/>
      <w:keepLines/>
      <w:spacing w:before="200" w:after="0"/>
      <w:outlineLvl w:val="1"/>
    </w:pPr>
    <w:rPr>
      <w:rFonts w:ascii="Cambria" w:hAnsi="Cambria"/>
      <w:b/>
      <w:bCs/>
      <w:color w:val="4F81BD"/>
      <w:sz w:val="26"/>
      <w:szCs w:val="26"/>
    </w:rPr>
  </w:style>
  <w:style w:type="paragraph" w:styleId="Heading3">
    <w:name w:val="heading 3"/>
    <w:aliases w:val="subsub,Para3,head3hdbk,h3,h31,h32,h311,h33,h312,h34,h313,h35,h314,h36,h315,h37,h316,h321,h3111,h331,h3121,h341,h3131,h351,h3141,h361,h3151,h38,h317,h322,h3112,h332,h3122,h342,h3132,h352,h3142,h362,h3152,h39,h318,h323,h3113,h333,h3123,h343,h353"/>
    <w:basedOn w:val="Normal"/>
    <w:next w:val="Normal"/>
    <w:link w:val="Heading3Char"/>
    <w:uiPriority w:val="9"/>
    <w:qFormat/>
    <w:rsid w:val="00B762D9"/>
    <w:pPr>
      <w:keepNext/>
      <w:keepLines/>
      <w:spacing w:before="120" w:after="60"/>
      <w:outlineLvl w:val="2"/>
    </w:pPr>
    <w:rPr>
      <w:b/>
      <w:bCs/>
      <w:i/>
      <w:color w:val="CF4520"/>
      <w:sz w:val="24"/>
    </w:rPr>
  </w:style>
  <w:style w:type="paragraph" w:styleId="Heading4">
    <w:name w:val="heading 4"/>
    <w:aliases w:val="h4,h41,h42,h411,h43,h412,h44,h413,h45,h414,h46,h415,h47,h416,h421,h4111,h431,h4121,h441,h4131,h451,h4141,h461,h4151,h48,h417,h422,h4112,h432,h4122,h442,h4132,h452,h4142,h462,h4152,h49,h418,h423,h4113,h433,h4123,h443,h4133,h453,h4143,h463,h4153"/>
    <w:basedOn w:val="Normal"/>
    <w:next w:val="Normal"/>
    <w:link w:val="Heading4Char"/>
    <w:uiPriority w:val="9"/>
    <w:qFormat/>
    <w:rsid w:val="00B762D9"/>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
    <w:qFormat/>
    <w:rsid w:val="00BE4F32"/>
    <w:pPr>
      <w:numPr>
        <w:ilvl w:val="4"/>
        <w:numId w:val="23"/>
      </w:numPr>
      <w:spacing w:before="240" w:after="60"/>
      <w:outlineLvl w:val="4"/>
    </w:pPr>
  </w:style>
  <w:style w:type="paragraph" w:styleId="Heading6">
    <w:name w:val="heading 6"/>
    <w:aliases w:val="sub-dash,sd,5,Spare2,A.,Heading 6 (a),Smart 2000"/>
    <w:basedOn w:val="Normal"/>
    <w:next w:val="Normal"/>
    <w:link w:val="Heading6Char"/>
    <w:qFormat/>
    <w:rsid w:val="00BE4F32"/>
    <w:pPr>
      <w:numPr>
        <w:ilvl w:val="5"/>
        <w:numId w:val="23"/>
      </w:numPr>
      <w:spacing w:before="240" w:after="60"/>
      <w:outlineLvl w:val="5"/>
    </w:pPr>
    <w:rPr>
      <w:i/>
    </w:rPr>
  </w:style>
  <w:style w:type="paragraph" w:styleId="Heading7">
    <w:name w:val="heading 7"/>
    <w:aliases w:val="Spare3"/>
    <w:basedOn w:val="Normal"/>
    <w:next w:val="Normal"/>
    <w:link w:val="Heading7Char"/>
    <w:qFormat/>
    <w:rsid w:val="00BE4F32"/>
    <w:pPr>
      <w:numPr>
        <w:ilvl w:val="6"/>
        <w:numId w:val="23"/>
      </w:numPr>
      <w:spacing w:before="240" w:after="60"/>
      <w:outlineLvl w:val="6"/>
    </w:pPr>
  </w:style>
  <w:style w:type="paragraph" w:styleId="Heading8">
    <w:name w:val="heading 8"/>
    <w:aliases w:val="Spare4,(A)"/>
    <w:basedOn w:val="Normal"/>
    <w:next w:val="Normal"/>
    <w:link w:val="Heading8Char"/>
    <w:qFormat/>
    <w:rsid w:val="00BE4F32"/>
    <w:pPr>
      <w:numPr>
        <w:ilvl w:val="7"/>
        <w:numId w:val="23"/>
      </w:numPr>
      <w:spacing w:before="240" w:after="60"/>
      <w:outlineLvl w:val="7"/>
    </w:pPr>
    <w:rPr>
      <w:i/>
    </w:rPr>
  </w:style>
  <w:style w:type="paragraph" w:styleId="Heading9">
    <w:name w:val="heading 9"/>
    <w:aliases w:val="Spare5,HAPPY,I"/>
    <w:basedOn w:val="Normal"/>
    <w:next w:val="Normal"/>
    <w:link w:val="Heading9Char"/>
    <w:qFormat/>
    <w:rsid w:val="00BE4F32"/>
    <w:pPr>
      <w:numPr>
        <w:ilvl w:val="8"/>
        <w:numId w:val="23"/>
      </w:numPr>
      <w:spacing w:before="240" w:after="60"/>
      <w:outlineLvl w:val="8"/>
    </w:pPr>
    <w:rPr>
      <w:i/>
      <w:sz w:val="18"/>
    </w:rPr>
  </w:style>
  <w:style w:type="character" w:default="1" w:styleId="DefaultParagraphFont">
    <w:name w:val="Default Paragraph Font"/>
    <w:uiPriority w:val="1"/>
    <w:semiHidden/>
    <w:unhideWhenUsed/>
    <w:rsid w:val="00753F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3FF8"/>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TOC2">
    <w:name w:val="toc 2"/>
    <w:next w:val="ASDEFCONNormal"/>
    <w:autoRedefine/>
    <w:uiPriority w:val="39"/>
    <w:rsid w:val="00753FF8"/>
    <w:pPr>
      <w:spacing w:after="60"/>
      <w:ind w:left="1417" w:hanging="850"/>
    </w:pPr>
    <w:rPr>
      <w:rFonts w:ascii="Arial" w:hAnsi="Arial" w:cs="Arial"/>
      <w:szCs w:val="24"/>
    </w:rPr>
  </w:style>
  <w:style w:type="paragraph" w:styleId="TOC1">
    <w:name w:val="toc 1"/>
    <w:next w:val="ASDEFCONNormal"/>
    <w:autoRedefine/>
    <w:uiPriority w:val="39"/>
    <w:rsid w:val="00753FF8"/>
    <w:pPr>
      <w:tabs>
        <w:tab w:val="right" w:leader="dot" w:pos="9016"/>
      </w:tabs>
      <w:spacing w:before="120" w:after="60"/>
      <w:ind w:left="567" w:hanging="567"/>
    </w:pPr>
    <w:rPr>
      <w:rFonts w:ascii="Arial" w:hAnsi="Arial" w:cs="Arial"/>
      <w:b/>
      <w:noProof/>
      <w:szCs w:val="24"/>
    </w:rPr>
  </w:style>
  <w:style w:type="character" w:styleId="PageNumber">
    <w:name w:val="page number"/>
    <w:basedOn w:val="DefaultParagraphFont"/>
  </w:style>
  <w:style w:type="character" w:styleId="CommentReference">
    <w:name w:val="annotation reference"/>
    <w:semiHidden/>
    <w:rPr>
      <w:sz w:val="16"/>
    </w:rPr>
  </w:style>
  <w:style w:type="paragraph" w:styleId="CommentText">
    <w:name w:val="annotation text"/>
    <w:basedOn w:val="Normal"/>
    <w:semiHidden/>
  </w:style>
  <w:style w:type="paragraph" w:styleId="TOC3">
    <w:name w:val="toc 3"/>
    <w:basedOn w:val="Normal"/>
    <w:next w:val="Normal"/>
    <w:autoRedefine/>
    <w:rsid w:val="00753FF8"/>
    <w:pPr>
      <w:spacing w:after="100"/>
      <w:ind w:left="400"/>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sid w:val="004C2EAB"/>
    <w:rPr>
      <w:b/>
      <w:bCs/>
    </w:rPr>
  </w:style>
  <w:style w:type="table" w:styleId="TableGrid">
    <w:name w:val="Table Grid"/>
    <w:basedOn w:val="TableNormal"/>
    <w:rsid w:val="00C45ADF"/>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C45ADF"/>
  </w:style>
  <w:style w:type="paragraph" w:customStyle="1" w:styleId="Style1">
    <w:name w:val="Style1"/>
    <w:basedOn w:val="Heading4"/>
    <w:rsid w:val="00756121"/>
    <w:rPr>
      <w:b w:val="0"/>
    </w:rPr>
  </w:style>
  <w:style w:type="paragraph" w:styleId="EndnoteText">
    <w:name w:val="endnote text"/>
    <w:basedOn w:val="Normal"/>
    <w:semiHidden/>
    <w:rsid w:val="00C45ADF"/>
  </w:style>
  <w:style w:type="paragraph" w:customStyle="1" w:styleId="COTCOCLV2-ASDEFCON">
    <w:name w:val="COT/COC LV2 - ASDEFCON"/>
    <w:basedOn w:val="ASDEFCONNormal"/>
    <w:next w:val="COTCOCLV3-ASDEFCON"/>
    <w:rsid w:val="00753FF8"/>
    <w:pPr>
      <w:keepNext/>
      <w:keepLines/>
      <w:numPr>
        <w:ilvl w:val="1"/>
        <w:numId w:val="3"/>
      </w:numPr>
      <w:pBdr>
        <w:bottom w:val="single" w:sz="4" w:space="1" w:color="auto"/>
      </w:pBdr>
    </w:pPr>
    <w:rPr>
      <w:b/>
    </w:rPr>
  </w:style>
  <w:style w:type="paragraph" w:customStyle="1" w:styleId="ASDEFCONNormal">
    <w:name w:val="ASDEFCON Normal"/>
    <w:link w:val="ASDEFCONNormalChar"/>
    <w:rsid w:val="00753FF8"/>
    <w:pPr>
      <w:spacing w:after="120"/>
      <w:jc w:val="both"/>
    </w:pPr>
    <w:rPr>
      <w:rFonts w:ascii="Arial" w:hAnsi="Arial"/>
      <w:color w:val="000000"/>
      <w:szCs w:val="40"/>
    </w:rPr>
  </w:style>
  <w:style w:type="character" w:customStyle="1" w:styleId="ASDEFCONNormalChar">
    <w:name w:val="ASDEFCON Normal Char"/>
    <w:link w:val="ASDEFCONNormal"/>
    <w:rsid w:val="00753FF8"/>
    <w:rPr>
      <w:rFonts w:ascii="Arial" w:hAnsi="Arial"/>
      <w:color w:val="000000"/>
      <w:szCs w:val="40"/>
    </w:rPr>
  </w:style>
  <w:style w:type="paragraph" w:customStyle="1" w:styleId="COTCOCLV3-ASDEFCON">
    <w:name w:val="COT/COC LV3 - ASDEFCON"/>
    <w:basedOn w:val="ASDEFCONNormal"/>
    <w:rsid w:val="00753FF8"/>
    <w:pPr>
      <w:numPr>
        <w:ilvl w:val="2"/>
        <w:numId w:val="3"/>
      </w:numPr>
    </w:pPr>
  </w:style>
  <w:style w:type="paragraph" w:customStyle="1" w:styleId="COTCOCLV1-ASDEFCON">
    <w:name w:val="COT/COC LV1 - ASDEFCON"/>
    <w:basedOn w:val="ASDEFCONNormal"/>
    <w:next w:val="COTCOCLV2-ASDEFCON"/>
    <w:rsid w:val="00753FF8"/>
    <w:pPr>
      <w:keepNext/>
      <w:keepLines/>
      <w:numPr>
        <w:numId w:val="3"/>
      </w:numPr>
      <w:spacing w:before="240"/>
    </w:pPr>
    <w:rPr>
      <w:b/>
      <w:caps/>
    </w:rPr>
  </w:style>
  <w:style w:type="paragraph" w:customStyle="1" w:styleId="COTCOCLV4-ASDEFCON">
    <w:name w:val="COT/COC LV4 - ASDEFCON"/>
    <w:basedOn w:val="ASDEFCONNormal"/>
    <w:rsid w:val="00753FF8"/>
    <w:pPr>
      <w:numPr>
        <w:ilvl w:val="3"/>
        <w:numId w:val="3"/>
      </w:numPr>
    </w:pPr>
  </w:style>
  <w:style w:type="paragraph" w:customStyle="1" w:styleId="COTCOCLV5-ASDEFCON">
    <w:name w:val="COT/COC LV5 - ASDEFCON"/>
    <w:basedOn w:val="ASDEFCONNormal"/>
    <w:rsid w:val="00753FF8"/>
    <w:pPr>
      <w:numPr>
        <w:ilvl w:val="4"/>
        <w:numId w:val="3"/>
      </w:numPr>
    </w:pPr>
  </w:style>
  <w:style w:type="paragraph" w:customStyle="1" w:styleId="COTCOCLV6-ASDEFCON">
    <w:name w:val="COT/COC LV6 - ASDEFCON"/>
    <w:basedOn w:val="ASDEFCONNormal"/>
    <w:rsid w:val="00753FF8"/>
    <w:pPr>
      <w:keepLines/>
      <w:numPr>
        <w:ilvl w:val="5"/>
        <w:numId w:val="3"/>
      </w:numPr>
    </w:pPr>
  </w:style>
  <w:style w:type="paragraph" w:customStyle="1" w:styleId="ASDEFCONOption">
    <w:name w:val="ASDEFCON Option"/>
    <w:basedOn w:val="ASDEFCONNormal"/>
    <w:rsid w:val="00753FF8"/>
    <w:pPr>
      <w:keepNext/>
      <w:spacing w:before="60"/>
    </w:pPr>
    <w:rPr>
      <w:b/>
      <w:i/>
      <w:szCs w:val="24"/>
    </w:rPr>
  </w:style>
  <w:style w:type="paragraph" w:customStyle="1" w:styleId="NoteToDrafters-ASDEFCON">
    <w:name w:val="Note To Drafters - ASDEFCON"/>
    <w:basedOn w:val="ASDEFCONNormal"/>
    <w:rsid w:val="00753FF8"/>
    <w:pPr>
      <w:keepNext/>
      <w:shd w:val="clear" w:color="auto" w:fill="000000"/>
    </w:pPr>
    <w:rPr>
      <w:b/>
      <w:i/>
      <w:color w:val="FFFFFF"/>
    </w:rPr>
  </w:style>
  <w:style w:type="paragraph" w:customStyle="1" w:styleId="NoteToTenderers-ASDEFCON">
    <w:name w:val="Note To Tenderers - ASDEFCON"/>
    <w:basedOn w:val="ASDEFCONNormal"/>
    <w:rsid w:val="00753FF8"/>
    <w:pPr>
      <w:keepNext/>
      <w:shd w:val="pct15" w:color="auto" w:fill="auto"/>
    </w:pPr>
    <w:rPr>
      <w:b/>
      <w:i/>
    </w:rPr>
  </w:style>
  <w:style w:type="paragraph" w:customStyle="1" w:styleId="ASDEFCONTitle">
    <w:name w:val="ASDEFCON Title"/>
    <w:basedOn w:val="ASDEFCONNormal"/>
    <w:rsid w:val="00753FF8"/>
    <w:pPr>
      <w:keepLines/>
      <w:spacing w:before="240"/>
      <w:jc w:val="center"/>
    </w:pPr>
    <w:rPr>
      <w:b/>
      <w:caps/>
    </w:rPr>
  </w:style>
  <w:style w:type="paragraph" w:customStyle="1" w:styleId="ATTANNLV1-ASDEFCON">
    <w:name w:val="ATT/ANN LV1 - ASDEFCON"/>
    <w:basedOn w:val="ASDEFCONNormal"/>
    <w:next w:val="ATTANNLV2-ASDEFCON"/>
    <w:rsid w:val="00753FF8"/>
    <w:pPr>
      <w:keepNext/>
      <w:keepLines/>
      <w:numPr>
        <w:numId w:val="27"/>
      </w:numPr>
      <w:spacing w:before="240"/>
    </w:pPr>
    <w:rPr>
      <w:rFonts w:ascii="Arial Bold" w:hAnsi="Arial Bold"/>
      <w:b/>
      <w:caps/>
      <w:szCs w:val="24"/>
    </w:rPr>
  </w:style>
  <w:style w:type="paragraph" w:customStyle="1" w:styleId="ATTANNLV2-ASDEFCON">
    <w:name w:val="ATT/ANN LV2 - ASDEFCON"/>
    <w:basedOn w:val="ASDEFCONNormal"/>
    <w:link w:val="ATTANNLV2-ASDEFCONChar"/>
    <w:rsid w:val="00753FF8"/>
    <w:pPr>
      <w:numPr>
        <w:ilvl w:val="1"/>
        <w:numId w:val="27"/>
      </w:numPr>
    </w:pPr>
    <w:rPr>
      <w:szCs w:val="24"/>
    </w:rPr>
  </w:style>
  <w:style w:type="character" w:customStyle="1" w:styleId="ATTANNLV2-ASDEFCONChar">
    <w:name w:val="ATT/ANN LV2 - ASDEFCON Char"/>
    <w:link w:val="ATTANNLV2-ASDEFCON"/>
    <w:rsid w:val="00753FF8"/>
    <w:rPr>
      <w:rFonts w:ascii="Arial" w:hAnsi="Arial"/>
      <w:color w:val="000000"/>
      <w:szCs w:val="24"/>
    </w:rPr>
  </w:style>
  <w:style w:type="paragraph" w:customStyle="1" w:styleId="ATTANNLV3-ASDEFCON">
    <w:name w:val="ATT/ANN LV3 - ASDEFCON"/>
    <w:basedOn w:val="ASDEFCONNormal"/>
    <w:rsid w:val="00753FF8"/>
    <w:pPr>
      <w:numPr>
        <w:ilvl w:val="2"/>
        <w:numId w:val="27"/>
      </w:numPr>
    </w:pPr>
    <w:rPr>
      <w:szCs w:val="24"/>
    </w:rPr>
  </w:style>
  <w:style w:type="paragraph" w:customStyle="1" w:styleId="ATTANNLV4-ASDEFCON">
    <w:name w:val="ATT/ANN LV4 - ASDEFCON"/>
    <w:basedOn w:val="ASDEFCONNormal"/>
    <w:rsid w:val="00753FF8"/>
    <w:pPr>
      <w:numPr>
        <w:ilvl w:val="3"/>
        <w:numId w:val="27"/>
      </w:numPr>
    </w:pPr>
    <w:rPr>
      <w:szCs w:val="24"/>
    </w:rPr>
  </w:style>
  <w:style w:type="paragraph" w:customStyle="1" w:styleId="ASDEFCONCoverTitle">
    <w:name w:val="ASDEFCON Cover Title"/>
    <w:rsid w:val="00753FF8"/>
    <w:pPr>
      <w:jc w:val="center"/>
    </w:pPr>
    <w:rPr>
      <w:rFonts w:ascii="Georgia" w:hAnsi="Georgia"/>
      <w:b/>
      <w:color w:val="000000"/>
      <w:sz w:val="100"/>
      <w:szCs w:val="24"/>
    </w:rPr>
  </w:style>
  <w:style w:type="paragraph" w:customStyle="1" w:styleId="ASDEFCONHeaderFooterLeft">
    <w:name w:val="ASDEFCON Header/Footer Left"/>
    <w:basedOn w:val="ASDEFCONNormal"/>
    <w:rsid w:val="00753FF8"/>
    <w:pPr>
      <w:spacing w:after="0"/>
      <w:jc w:val="left"/>
    </w:pPr>
    <w:rPr>
      <w:sz w:val="16"/>
      <w:szCs w:val="24"/>
    </w:rPr>
  </w:style>
  <w:style w:type="paragraph" w:customStyle="1" w:styleId="ASDEFCONCoverPageIncorp">
    <w:name w:val="ASDEFCON Cover Page Incorp"/>
    <w:rsid w:val="00753FF8"/>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753FF8"/>
    <w:rPr>
      <w:b/>
      <w:i/>
    </w:rPr>
  </w:style>
  <w:style w:type="paragraph" w:customStyle="1" w:styleId="COTCOCLV2NONUM-ASDEFCON">
    <w:name w:val="COT/COC LV2 NONUM - ASDEFCON"/>
    <w:basedOn w:val="COTCOCLV2-ASDEFCON"/>
    <w:next w:val="COTCOCLV3-ASDEFCON"/>
    <w:rsid w:val="00753FF8"/>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753FF8"/>
    <w:pPr>
      <w:keepNext w:val="0"/>
      <w:numPr>
        <w:numId w:val="0"/>
      </w:numPr>
      <w:ind w:left="851"/>
    </w:pPr>
    <w:rPr>
      <w:bCs/>
      <w:szCs w:val="20"/>
    </w:rPr>
  </w:style>
  <w:style w:type="paragraph" w:customStyle="1" w:styleId="COTCOCLV3NONUM-ASDEFCON">
    <w:name w:val="COT/COC LV3 NONUM - ASDEFCON"/>
    <w:basedOn w:val="COTCOCLV3-ASDEFCON"/>
    <w:next w:val="COTCOCLV3-ASDEFCON"/>
    <w:rsid w:val="00753FF8"/>
    <w:pPr>
      <w:numPr>
        <w:ilvl w:val="0"/>
        <w:numId w:val="0"/>
      </w:numPr>
      <w:ind w:left="851"/>
    </w:pPr>
    <w:rPr>
      <w:szCs w:val="20"/>
    </w:rPr>
  </w:style>
  <w:style w:type="paragraph" w:customStyle="1" w:styleId="COTCOCLV4NONUM-ASDEFCON">
    <w:name w:val="COT/COC LV4 NONUM - ASDEFCON"/>
    <w:basedOn w:val="COTCOCLV4-ASDEFCON"/>
    <w:next w:val="COTCOCLV4-ASDEFCON"/>
    <w:rsid w:val="00753FF8"/>
    <w:pPr>
      <w:numPr>
        <w:ilvl w:val="0"/>
        <w:numId w:val="0"/>
      </w:numPr>
      <w:ind w:left="1418"/>
    </w:pPr>
    <w:rPr>
      <w:szCs w:val="20"/>
    </w:rPr>
  </w:style>
  <w:style w:type="paragraph" w:customStyle="1" w:styleId="COTCOCLV5NONUM-ASDEFCON">
    <w:name w:val="COT/COC LV5 NONUM - ASDEFCON"/>
    <w:basedOn w:val="COTCOCLV5-ASDEFCON"/>
    <w:next w:val="COTCOCLV5-ASDEFCON"/>
    <w:rsid w:val="00753FF8"/>
    <w:pPr>
      <w:numPr>
        <w:ilvl w:val="0"/>
        <w:numId w:val="0"/>
      </w:numPr>
      <w:ind w:left="1985"/>
    </w:pPr>
    <w:rPr>
      <w:szCs w:val="20"/>
    </w:rPr>
  </w:style>
  <w:style w:type="paragraph" w:customStyle="1" w:styleId="COTCOCLV6NONUM-ASDEFCON">
    <w:name w:val="COT/COC LV6 NONUM - ASDEFCON"/>
    <w:basedOn w:val="COTCOCLV6-ASDEFCON"/>
    <w:next w:val="COTCOCLV6-ASDEFCON"/>
    <w:rsid w:val="00753FF8"/>
    <w:pPr>
      <w:numPr>
        <w:ilvl w:val="0"/>
        <w:numId w:val="0"/>
      </w:numPr>
      <w:ind w:left="2552"/>
    </w:pPr>
    <w:rPr>
      <w:szCs w:val="20"/>
    </w:rPr>
  </w:style>
  <w:style w:type="paragraph" w:customStyle="1" w:styleId="ATTANNLV1NONUM-ASDEFCON">
    <w:name w:val="ATT/ANN LV1 NONUM - ASDEFCON"/>
    <w:basedOn w:val="ATTANNLV1-ASDEFCON"/>
    <w:next w:val="ATTANNLV2-ASDEFCON"/>
    <w:rsid w:val="00753FF8"/>
    <w:pPr>
      <w:numPr>
        <w:numId w:val="0"/>
      </w:numPr>
      <w:ind w:left="851"/>
    </w:pPr>
    <w:rPr>
      <w:bCs/>
      <w:szCs w:val="20"/>
    </w:rPr>
  </w:style>
  <w:style w:type="paragraph" w:customStyle="1" w:styleId="ATTANNLV2NONUM-ASDEFCON">
    <w:name w:val="ATT/ANN LV2 NONUM - ASDEFCON"/>
    <w:basedOn w:val="ATTANNLV2-ASDEFCON"/>
    <w:next w:val="ATTANNLV2-ASDEFCON"/>
    <w:rsid w:val="00753FF8"/>
    <w:pPr>
      <w:numPr>
        <w:ilvl w:val="0"/>
        <w:numId w:val="0"/>
      </w:numPr>
      <w:ind w:left="851"/>
    </w:pPr>
    <w:rPr>
      <w:szCs w:val="20"/>
    </w:rPr>
  </w:style>
  <w:style w:type="paragraph" w:customStyle="1" w:styleId="ATTANNLV3NONUM-ASDEFCON">
    <w:name w:val="ATT/ANN LV3 NONUM - ASDEFCON"/>
    <w:basedOn w:val="ATTANNLV3-ASDEFCON"/>
    <w:next w:val="ATTANNLV3-ASDEFCON"/>
    <w:rsid w:val="00753FF8"/>
    <w:pPr>
      <w:numPr>
        <w:ilvl w:val="0"/>
        <w:numId w:val="0"/>
      </w:numPr>
      <w:ind w:left="1418"/>
    </w:pPr>
    <w:rPr>
      <w:szCs w:val="20"/>
    </w:rPr>
  </w:style>
  <w:style w:type="paragraph" w:customStyle="1" w:styleId="ATTANNLV4NONUM-ASDEFCON">
    <w:name w:val="ATT/ANN LV4 NONUM - ASDEFCON"/>
    <w:basedOn w:val="ATTANNLV4-ASDEFCON"/>
    <w:next w:val="ATTANNLV4-ASDEFCON"/>
    <w:rsid w:val="00753FF8"/>
    <w:pPr>
      <w:numPr>
        <w:ilvl w:val="0"/>
        <w:numId w:val="0"/>
      </w:numPr>
      <w:ind w:left="1985"/>
    </w:pPr>
    <w:rPr>
      <w:szCs w:val="20"/>
    </w:rPr>
  </w:style>
  <w:style w:type="paragraph" w:customStyle="1" w:styleId="NoteToDraftersBullets-ASDEFCON">
    <w:name w:val="Note To Drafters Bullets - ASDEFCON"/>
    <w:basedOn w:val="NoteToDrafters-ASDEFCON"/>
    <w:rsid w:val="00753FF8"/>
    <w:pPr>
      <w:numPr>
        <w:numId w:val="5"/>
      </w:numPr>
    </w:pPr>
    <w:rPr>
      <w:bCs/>
      <w:iCs/>
      <w:szCs w:val="20"/>
    </w:rPr>
  </w:style>
  <w:style w:type="paragraph" w:customStyle="1" w:styleId="NoteToDraftersList-ASDEFCON">
    <w:name w:val="Note To Drafters List - ASDEFCON"/>
    <w:basedOn w:val="NoteToDrafters-ASDEFCON"/>
    <w:rsid w:val="00753FF8"/>
    <w:pPr>
      <w:numPr>
        <w:numId w:val="6"/>
      </w:numPr>
    </w:pPr>
    <w:rPr>
      <w:bCs/>
      <w:iCs/>
      <w:szCs w:val="20"/>
    </w:rPr>
  </w:style>
  <w:style w:type="paragraph" w:customStyle="1" w:styleId="NoteToTenderersBullets-ASDEFCON">
    <w:name w:val="Note To Tenderers Bullets - ASDEFCON"/>
    <w:basedOn w:val="NoteToTenderers-ASDEFCON"/>
    <w:rsid w:val="00753FF8"/>
    <w:pPr>
      <w:numPr>
        <w:numId w:val="7"/>
      </w:numPr>
    </w:pPr>
    <w:rPr>
      <w:bCs/>
      <w:iCs/>
      <w:szCs w:val="20"/>
    </w:rPr>
  </w:style>
  <w:style w:type="paragraph" w:customStyle="1" w:styleId="NoteToTenderersList-ASDEFCON">
    <w:name w:val="Note To Tenderers List - ASDEFCON"/>
    <w:basedOn w:val="NoteToTenderers-ASDEFCON"/>
    <w:rsid w:val="00753FF8"/>
    <w:pPr>
      <w:numPr>
        <w:numId w:val="8"/>
      </w:numPr>
    </w:pPr>
    <w:rPr>
      <w:bCs/>
      <w:iCs/>
      <w:szCs w:val="20"/>
    </w:rPr>
  </w:style>
  <w:style w:type="paragraph" w:customStyle="1" w:styleId="SOWHL1-ASDEFCON">
    <w:name w:val="SOW HL1 - ASDEFCON"/>
    <w:basedOn w:val="ASDEFCONNormal"/>
    <w:next w:val="SOWHL2-ASDEFCON"/>
    <w:qFormat/>
    <w:rsid w:val="00753FF8"/>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753FF8"/>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753FF8"/>
    <w:pPr>
      <w:keepNext/>
      <w:numPr>
        <w:ilvl w:val="2"/>
        <w:numId w:val="2"/>
      </w:numPr>
    </w:pPr>
    <w:rPr>
      <w:rFonts w:eastAsia="Calibri"/>
      <w:b/>
      <w:szCs w:val="22"/>
      <w:lang w:eastAsia="en-US"/>
    </w:rPr>
  </w:style>
  <w:style w:type="paragraph" w:customStyle="1" w:styleId="SOWHL4-ASDEFCON">
    <w:name w:val="SOW HL4 - ASDEFCON"/>
    <w:basedOn w:val="ASDEFCONNormal"/>
    <w:qFormat/>
    <w:rsid w:val="00753FF8"/>
    <w:pPr>
      <w:keepNext/>
      <w:numPr>
        <w:ilvl w:val="3"/>
        <w:numId w:val="2"/>
      </w:numPr>
    </w:pPr>
    <w:rPr>
      <w:rFonts w:eastAsia="Calibri"/>
      <w:b/>
      <w:szCs w:val="22"/>
      <w:lang w:eastAsia="en-US"/>
    </w:rPr>
  </w:style>
  <w:style w:type="paragraph" w:customStyle="1" w:styleId="SOWHL5-ASDEFCON">
    <w:name w:val="SOW HL5 - ASDEFCON"/>
    <w:basedOn w:val="ASDEFCONNormal"/>
    <w:qFormat/>
    <w:rsid w:val="00753FF8"/>
    <w:pPr>
      <w:keepNext/>
      <w:numPr>
        <w:ilvl w:val="4"/>
        <w:numId w:val="2"/>
      </w:numPr>
    </w:pPr>
    <w:rPr>
      <w:rFonts w:eastAsia="Calibri"/>
      <w:b/>
      <w:szCs w:val="22"/>
      <w:lang w:eastAsia="en-US"/>
    </w:rPr>
  </w:style>
  <w:style w:type="paragraph" w:customStyle="1" w:styleId="SOWSubL1-ASDEFCON">
    <w:name w:val="SOW SubL1 - ASDEFCON"/>
    <w:basedOn w:val="ASDEFCONNormal"/>
    <w:qFormat/>
    <w:rsid w:val="00753FF8"/>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753FF8"/>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753FF8"/>
    <w:pPr>
      <w:numPr>
        <w:ilvl w:val="0"/>
        <w:numId w:val="0"/>
      </w:numPr>
      <w:ind w:left="1134"/>
    </w:pPr>
    <w:rPr>
      <w:rFonts w:eastAsia="Times New Roman"/>
      <w:bCs/>
      <w:szCs w:val="20"/>
    </w:rPr>
  </w:style>
  <w:style w:type="paragraph" w:customStyle="1" w:styleId="SOWTL2-ASDEFCON">
    <w:name w:val="SOW TL2 - ASDEFCON"/>
    <w:basedOn w:val="SOWHL2-ASDEFCON"/>
    <w:rsid w:val="00753FF8"/>
    <w:pPr>
      <w:keepNext w:val="0"/>
      <w:pBdr>
        <w:bottom w:val="none" w:sz="0" w:space="0" w:color="auto"/>
      </w:pBdr>
    </w:pPr>
    <w:rPr>
      <w:b w:val="0"/>
    </w:rPr>
  </w:style>
  <w:style w:type="paragraph" w:customStyle="1" w:styleId="SOWTL3NONUM-ASDEFCON">
    <w:name w:val="SOW TL3 NONUM - ASDEFCON"/>
    <w:basedOn w:val="SOWTL3-ASDEFCON"/>
    <w:next w:val="SOWTL3-ASDEFCON"/>
    <w:rsid w:val="00753FF8"/>
    <w:pPr>
      <w:numPr>
        <w:ilvl w:val="0"/>
        <w:numId w:val="0"/>
      </w:numPr>
      <w:ind w:left="1134"/>
    </w:pPr>
    <w:rPr>
      <w:rFonts w:eastAsia="Times New Roman"/>
      <w:bCs/>
      <w:szCs w:val="20"/>
    </w:rPr>
  </w:style>
  <w:style w:type="paragraph" w:customStyle="1" w:styleId="SOWTL3-ASDEFCON">
    <w:name w:val="SOW TL3 - ASDEFCON"/>
    <w:basedOn w:val="SOWHL3-ASDEFCON"/>
    <w:rsid w:val="00753FF8"/>
    <w:pPr>
      <w:keepNext w:val="0"/>
    </w:pPr>
    <w:rPr>
      <w:b w:val="0"/>
    </w:rPr>
  </w:style>
  <w:style w:type="paragraph" w:customStyle="1" w:styleId="SOWTL4NONUM-ASDEFCON">
    <w:name w:val="SOW TL4 NONUM - ASDEFCON"/>
    <w:basedOn w:val="SOWTL4-ASDEFCON"/>
    <w:next w:val="SOWTL4-ASDEFCON"/>
    <w:rsid w:val="00753FF8"/>
    <w:pPr>
      <w:numPr>
        <w:ilvl w:val="0"/>
        <w:numId w:val="0"/>
      </w:numPr>
      <w:ind w:left="1134"/>
    </w:pPr>
    <w:rPr>
      <w:rFonts w:eastAsia="Times New Roman"/>
      <w:bCs/>
      <w:szCs w:val="20"/>
    </w:rPr>
  </w:style>
  <w:style w:type="paragraph" w:customStyle="1" w:styleId="SOWTL4-ASDEFCON">
    <w:name w:val="SOW TL4 - ASDEFCON"/>
    <w:basedOn w:val="SOWHL4-ASDEFCON"/>
    <w:rsid w:val="00753FF8"/>
    <w:pPr>
      <w:keepNext w:val="0"/>
    </w:pPr>
    <w:rPr>
      <w:b w:val="0"/>
    </w:rPr>
  </w:style>
  <w:style w:type="paragraph" w:customStyle="1" w:styleId="SOWTL5NONUM-ASDEFCON">
    <w:name w:val="SOW TL5 NONUM - ASDEFCON"/>
    <w:basedOn w:val="SOWHL5-ASDEFCON"/>
    <w:next w:val="SOWTL5-ASDEFCON"/>
    <w:rsid w:val="00753FF8"/>
    <w:pPr>
      <w:keepNext w:val="0"/>
      <w:numPr>
        <w:ilvl w:val="0"/>
        <w:numId w:val="0"/>
      </w:numPr>
      <w:ind w:left="1134"/>
    </w:pPr>
    <w:rPr>
      <w:b w:val="0"/>
    </w:rPr>
  </w:style>
  <w:style w:type="paragraph" w:customStyle="1" w:styleId="SOWTL5-ASDEFCON">
    <w:name w:val="SOW TL5 - ASDEFCON"/>
    <w:basedOn w:val="SOWHL5-ASDEFCON"/>
    <w:rsid w:val="00753FF8"/>
    <w:pPr>
      <w:keepNext w:val="0"/>
    </w:pPr>
    <w:rPr>
      <w:b w:val="0"/>
    </w:rPr>
  </w:style>
  <w:style w:type="paragraph" w:customStyle="1" w:styleId="SOWSubL2-ASDEFCON">
    <w:name w:val="SOW SubL2 - ASDEFCON"/>
    <w:basedOn w:val="ASDEFCONNormal"/>
    <w:qFormat/>
    <w:rsid w:val="00753FF8"/>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753FF8"/>
    <w:pPr>
      <w:numPr>
        <w:numId w:val="0"/>
      </w:numPr>
      <w:ind w:left="1701"/>
    </w:pPr>
  </w:style>
  <w:style w:type="paragraph" w:customStyle="1" w:styleId="SOWSubL2NONUM-ASDEFCON">
    <w:name w:val="SOW SubL2 NONUM - ASDEFCON"/>
    <w:basedOn w:val="SOWSubL2-ASDEFCON"/>
    <w:next w:val="SOWSubL2-ASDEFCON"/>
    <w:qFormat/>
    <w:rsid w:val="00753FF8"/>
    <w:pPr>
      <w:numPr>
        <w:ilvl w:val="0"/>
        <w:numId w:val="0"/>
      </w:numPr>
      <w:ind w:left="2268"/>
    </w:pPr>
  </w:style>
  <w:style w:type="paragraph" w:styleId="FootnoteText">
    <w:name w:val="footnote text"/>
    <w:basedOn w:val="Normal"/>
    <w:link w:val="FootnoteTextChar"/>
    <w:semiHidden/>
    <w:rsid w:val="00753FF8"/>
    <w:rPr>
      <w:szCs w:val="20"/>
    </w:rPr>
  </w:style>
  <w:style w:type="character" w:customStyle="1" w:styleId="FootnoteTextChar">
    <w:name w:val="Footnote Text Char"/>
    <w:link w:val="FootnoteText"/>
    <w:semiHidden/>
    <w:rsid w:val="009B4425"/>
    <w:rPr>
      <w:rFonts w:ascii="Arial" w:hAnsi="Arial"/>
    </w:rPr>
  </w:style>
  <w:style w:type="paragraph" w:customStyle="1" w:styleId="ASDEFCONTextBlock">
    <w:name w:val="ASDEFCON TextBlock"/>
    <w:basedOn w:val="ASDEFCONNormal"/>
    <w:qFormat/>
    <w:rsid w:val="00753FF8"/>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753FF8"/>
    <w:pPr>
      <w:numPr>
        <w:numId w:val="1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753FF8"/>
    <w:pPr>
      <w:keepNext/>
      <w:spacing w:before="240"/>
    </w:pPr>
    <w:rPr>
      <w:rFonts w:ascii="Arial Bold" w:hAnsi="Arial Bold"/>
      <w:b/>
      <w:bCs/>
      <w:caps/>
      <w:szCs w:val="20"/>
    </w:rPr>
  </w:style>
  <w:style w:type="paragraph" w:customStyle="1" w:styleId="Table8ptHeading-ASDEFCON">
    <w:name w:val="Table 8pt Heading - ASDEFCON"/>
    <w:basedOn w:val="ASDEFCONNormal"/>
    <w:rsid w:val="00753FF8"/>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753FF8"/>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753FF8"/>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753FF8"/>
    <w:rPr>
      <w:rFonts w:ascii="Arial" w:eastAsia="Calibri" w:hAnsi="Arial"/>
      <w:color w:val="000000"/>
      <w:szCs w:val="22"/>
      <w:lang w:eastAsia="en-US"/>
    </w:rPr>
  </w:style>
  <w:style w:type="paragraph" w:customStyle="1" w:styleId="Table8ptSub1-ASDEFCON">
    <w:name w:val="Table 8pt Sub1 - ASDEFCON"/>
    <w:basedOn w:val="Table8ptText-ASDEFCON"/>
    <w:rsid w:val="00753FF8"/>
    <w:pPr>
      <w:numPr>
        <w:ilvl w:val="1"/>
      </w:numPr>
    </w:pPr>
  </w:style>
  <w:style w:type="paragraph" w:customStyle="1" w:styleId="Table8ptSub2-ASDEFCON">
    <w:name w:val="Table 8pt Sub2 - ASDEFCON"/>
    <w:basedOn w:val="Table8ptText-ASDEFCON"/>
    <w:rsid w:val="00753FF8"/>
    <w:pPr>
      <w:numPr>
        <w:ilvl w:val="2"/>
      </w:numPr>
    </w:pPr>
  </w:style>
  <w:style w:type="paragraph" w:customStyle="1" w:styleId="Table10ptHeading-ASDEFCON">
    <w:name w:val="Table 10pt Heading - ASDEFCON"/>
    <w:basedOn w:val="ASDEFCONNormal"/>
    <w:rsid w:val="00753FF8"/>
    <w:pPr>
      <w:keepNext/>
      <w:spacing w:before="60" w:after="60"/>
      <w:jc w:val="center"/>
    </w:pPr>
    <w:rPr>
      <w:b/>
    </w:rPr>
  </w:style>
  <w:style w:type="paragraph" w:customStyle="1" w:styleId="Table8ptBP1-ASDEFCON">
    <w:name w:val="Table 8pt BP1 - ASDEFCON"/>
    <w:basedOn w:val="Table8ptText-ASDEFCON"/>
    <w:rsid w:val="00753FF8"/>
    <w:pPr>
      <w:numPr>
        <w:numId w:val="11"/>
      </w:numPr>
    </w:pPr>
  </w:style>
  <w:style w:type="paragraph" w:customStyle="1" w:styleId="Table8ptBP2-ASDEFCON">
    <w:name w:val="Table 8pt BP2 - ASDEFCON"/>
    <w:basedOn w:val="Table8ptText-ASDEFCON"/>
    <w:rsid w:val="00753FF8"/>
    <w:pPr>
      <w:numPr>
        <w:ilvl w:val="1"/>
        <w:numId w:val="11"/>
      </w:numPr>
      <w:tabs>
        <w:tab w:val="clear" w:pos="284"/>
      </w:tabs>
    </w:pPr>
    <w:rPr>
      <w:iCs/>
    </w:rPr>
  </w:style>
  <w:style w:type="paragraph" w:customStyle="1" w:styleId="ASDEFCONBulletsLV1">
    <w:name w:val="ASDEFCON Bullets LV1"/>
    <w:basedOn w:val="ASDEFCONNormal"/>
    <w:rsid w:val="00753FF8"/>
    <w:pPr>
      <w:numPr>
        <w:numId w:val="13"/>
      </w:numPr>
    </w:pPr>
    <w:rPr>
      <w:rFonts w:eastAsia="Calibri"/>
      <w:szCs w:val="22"/>
      <w:lang w:eastAsia="en-US"/>
    </w:rPr>
  </w:style>
  <w:style w:type="paragraph" w:customStyle="1" w:styleId="Table10ptSub1-ASDEFCON">
    <w:name w:val="Table 10pt Sub1 - ASDEFCON"/>
    <w:basedOn w:val="Table10ptText-ASDEFCON"/>
    <w:rsid w:val="00753FF8"/>
    <w:pPr>
      <w:numPr>
        <w:ilvl w:val="1"/>
      </w:numPr>
      <w:jc w:val="both"/>
    </w:pPr>
  </w:style>
  <w:style w:type="paragraph" w:customStyle="1" w:styleId="Table10ptSub2-ASDEFCON">
    <w:name w:val="Table 10pt Sub2 - ASDEFCON"/>
    <w:basedOn w:val="Table10ptText-ASDEFCON"/>
    <w:rsid w:val="00753FF8"/>
    <w:pPr>
      <w:numPr>
        <w:ilvl w:val="2"/>
      </w:numPr>
      <w:jc w:val="both"/>
    </w:pPr>
  </w:style>
  <w:style w:type="paragraph" w:customStyle="1" w:styleId="ASDEFCONBulletsLV2">
    <w:name w:val="ASDEFCON Bullets LV2"/>
    <w:basedOn w:val="ASDEFCONNormal"/>
    <w:rsid w:val="00753FF8"/>
    <w:pPr>
      <w:numPr>
        <w:numId w:val="1"/>
      </w:numPr>
    </w:pPr>
  </w:style>
  <w:style w:type="paragraph" w:customStyle="1" w:styleId="Table10ptBP1-ASDEFCON">
    <w:name w:val="Table 10pt BP1 - ASDEFCON"/>
    <w:basedOn w:val="ASDEFCONNormal"/>
    <w:rsid w:val="00753FF8"/>
    <w:pPr>
      <w:numPr>
        <w:numId w:val="17"/>
      </w:numPr>
      <w:spacing w:before="60" w:after="60"/>
    </w:pPr>
  </w:style>
  <w:style w:type="paragraph" w:customStyle="1" w:styleId="Table10ptBP2-ASDEFCON">
    <w:name w:val="Table 10pt BP2 - ASDEFCON"/>
    <w:basedOn w:val="ASDEFCONNormal"/>
    <w:link w:val="Table10ptBP2-ASDEFCONCharChar"/>
    <w:rsid w:val="00753FF8"/>
    <w:pPr>
      <w:numPr>
        <w:ilvl w:val="1"/>
        <w:numId w:val="17"/>
      </w:numPr>
      <w:spacing w:before="60" w:after="60"/>
    </w:pPr>
  </w:style>
  <w:style w:type="character" w:customStyle="1" w:styleId="Table10ptBP2-ASDEFCONCharChar">
    <w:name w:val="Table 10pt BP2 - ASDEFCON Char Char"/>
    <w:link w:val="Table10ptBP2-ASDEFCON"/>
    <w:rsid w:val="00753FF8"/>
    <w:rPr>
      <w:rFonts w:ascii="Arial" w:hAnsi="Arial"/>
      <w:color w:val="000000"/>
      <w:szCs w:val="40"/>
    </w:rPr>
  </w:style>
  <w:style w:type="paragraph" w:customStyle="1" w:styleId="GuideMarginHead-ASDEFCON">
    <w:name w:val="Guide Margin Head - ASDEFCON"/>
    <w:basedOn w:val="ASDEFCONNormal"/>
    <w:rsid w:val="00753FF8"/>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753FF8"/>
    <w:pPr>
      <w:ind w:left="1680"/>
    </w:pPr>
    <w:rPr>
      <w:lang w:eastAsia="en-US"/>
    </w:rPr>
  </w:style>
  <w:style w:type="paragraph" w:customStyle="1" w:styleId="GuideSublistLv1-ASDEFCON">
    <w:name w:val="Guide Sublist Lv1 - ASDEFCON"/>
    <w:basedOn w:val="ASDEFCONNormal"/>
    <w:qFormat/>
    <w:rsid w:val="00753FF8"/>
    <w:pPr>
      <w:numPr>
        <w:numId w:val="21"/>
      </w:numPr>
    </w:pPr>
    <w:rPr>
      <w:rFonts w:eastAsia="Calibri"/>
      <w:szCs w:val="22"/>
      <w:lang w:eastAsia="en-US"/>
    </w:rPr>
  </w:style>
  <w:style w:type="paragraph" w:customStyle="1" w:styleId="GuideBullets-ASDEFCON">
    <w:name w:val="Guide Bullets - ASDEFCON"/>
    <w:basedOn w:val="ASDEFCONNormal"/>
    <w:rsid w:val="00753FF8"/>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753FF8"/>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753FF8"/>
    <w:pPr>
      <w:keepNext/>
      <w:spacing w:before="240"/>
    </w:pPr>
    <w:rPr>
      <w:rFonts w:eastAsia="Calibri"/>
      <w:b/>
      <w:caps/>
      <w:szCs w:val="20"/>
      <w:lang w:eastAsia="en-US"/>
    </w:rPr>
  </w:style>
  <w:style w:type="paragraph" w:customStyle="1" w:styleId="ASDEFCONSublist">
    <w:name w:val="ASDEFCON Sublist"/>
    <w:basedOn w:val="ASDEFCONNormal"/>
    <w:rsid w:val="00753FF8"/>
    <w:pPr>
      <w:numPr>
        <w:numId w:val="22"/>
      </w:numPr>
    </w:pPr>
    <w:rPr>
      <w:iCs/>
    </w:rPr>
  </w:style>
  <w:style w:type="paragraph" w:customStyle="1" w:styleId="ASDEFCONRecitals">
    <w:name w:val="ASDEFCON Recitals"/>
    <w:basedOn w:val="ASDEFCONNormal"/>
    <w:link w:val="ASDEFCONRecitalsCharChar"/>
    <w:rsid w:val="00753FF8"/>
    <w:pPr>
      <w:numPr>
        <w:numId w:val="14"/>
      </w:numPr>
    </w:pPr>
  </w:style>
  <w:style w:type="character" w:customStyle="1" w:styleId="ASDEFCONRecitalsCharChar">
    <w:name w:val="ASDEFCON Recitals Char Char"/>
    <w:link w:val="ASDEFCONRecitals"/>
    <w:rsid w:val="00753FF8"/>
    <w:rPr>
      <w:rFonts w:ascii="Arial" w:hAnsi="Arial"/>
      <w:color w:val="000000"/>
      <w:szCs w:val="40"/>
    </w:rPr>
  </w:style>
  <w:style w:type="paragraph" w:customStyle="1" w:styleId="NoteList-ASDEFCON">
    <w:name w:val="Note List - ASDEFCON"/>
    <w:basedOn w:val="ASDEFCONNormal"/>
    <w:rsid w:val="00753FF8"/>
    <w:pPr>
      <w:numPr>
        <w:numId w:val="15"/>
      </w:numPr>
    </w:pPr>
    <w:rPr>
      <w:b/>
      <w:bCs/>
      <w:i/>
    </w:rPr>
  </w:style>
  <w:style w:type="paragraph" w:customStyle="1" w:styleId="NoteBullets-ASDEFCON">
    <w:name w:val="Note Bullets - ASDEFCON"/>
    <w:basedOn w:val="ASDEFCONNormal"/>
    <w:rsid w:val="00753FF8"/>
    <w:pPr>
      <w:numPr>
        <w:numId w:val="16"/>
      </w:numPr>
    </w:pPr>
    <w:rPr>
      <w:b/>
      <w:i/>
    </w:rPr>
  </w:style>
  <w:style w:type="paragraph" w:styleId="Caption">
    <w:name w:val="caption"/>
    <w:basedOn w:val="Normal"/>
    <w:next w:val="Normal"/>
    <w:qFormat/>
    <w:rsid w:val="00753FF8"/>
    <w:rPr>
      <w:b/>
      <w:bCs/>
      <w:szCs w:val="20"/>
    </w:rPr>
  </w:style>
  <w:style w:type="paragraph" w:customStyle="1" w:styleId="ASDEFCONOperativePartListLV1">
    <w:name w:val="ASDEFCON Operative Part List LV1"/>
    <w:basedOn w:val="ASDEFCONNormal"/>
    <w:rsid w:val="00753FF8"/>
    <w:pPr>
      <w:numPr>
        <w:numId w:val="18"/>
      </w:numPr>
    </w:pPr>
    <w:rPr>
      <w:iCs/>
    </w:rPr>
  </w:style>
  <w:style w:type="paragraph" w:customStyle="1" w:styleId="ASDEFCONOperativePartListLV2">
    <w:name w:val="ASDEFCON Operative Part List LV2"/>
    <w:basedOn w:val="ASDEFCONOperativePartListLV1"/>
    <w:rsid w:val="00753FF8"/>
    <w:pPr>
      <w:numPr>
        <w:ilvl w:val="1"/>
      </w:numPr>
    </w:pPr>
  </w:style>
  <w:style w:type="paragraph" w:customStyle="1" w:styleId="ASDEFCONOptionSpace">
    <w:name w:val="ASDEFCON Option Space"/>
    <w:basedOn w:val="ASDEFCONNormal"/>
    <w:rsid w:val="00753FF8"/>
    <w:pPr>
      <w:spacing w:after="0"/>
    </w:pPr>
    <w:rPr>
      <w:bCs/>
      <w:color w:val="FFFFFF"/>
      <w:sz w:val="8"/>
    </w:rPr>
  </w:style>
  <w:style w:type="paragraph" w:customStyle="1" w:styleId="ATTANNReferencetoCOC">
    <w:name w:val="ATT/ANN Reference to COC"/>
    <w:basedOn w:val="ASDEFCONNormal"/>
    <w:rsid w:val="00753FF8"/>
    <w:pPr>
      <w:keepNext/>
      <w:jc w:val="right"/>
    </w:pPr>
    <w:rPr>
      <w:i/>
      <w:iCs/>
      <w:szCs w:val="20"/>
    </w:rPr>
  </w:style>
  <w:style w:type="paragraph" w:customStyle="1" w:styleId="ASDEFCONHeaderFooterCenter">
    <w:name w:val="ASDEFCON Header/Footer Center"/>
    <w:basedOn w:val="ASDEFCONHeaderFooterLeft"/>
    <w:rsid w:val="00753FF8"/>
    <w:pPr>
      <w:jc w:val="center"/>
    </w:pPr>
    <w:rPr>
      <w:szCs w:val="20"/>
    </w:rPr>
  </w:style>
  <w:style w:type="paragraph" w:customStyle="1" w:styleId="ASDEFCONHeaderFooterRight">
    <w:name w:val="ASDEFCON Header/Footer Right"/>
    <w:basedOn w:val="ASDEFCONHeaderFooterLeft"/>
    <w:rsid w:val="00753FF8"/>
    <w:pPr>
      <w:jc w:val="right"/>
    </w:pPr>
    <w:rPr>
      <w:szCs w:val="20"/>
    </w:rPr>
  </w:style>
  <w:style w:type="paragraph" w:customStyle="1" w:styleId="ASDEFCONHeaderFooterClassification">
    <w:name w:val="ASDEFCON Header/Footer Classification"/>
    <w:basedOn w:val="ASDEFCONHeaderFooterLeft"/>
    <w:rsid w:val="00753FF8"/>
    <w:pPr>
      <w:jc w:val="center"/>
    </w:pPr>
    <w:rPr>
      <w:rFonts w:ascii="Arial Bold" w:hAnsi="Arial Bold"/>
      <w:b/>
      <w:bCs/>
      <w:caps/>
      <w:sz w:val="20"/>
    </w:rPr>
  </w:style>
  <w:style w:type="paragraph" w:customStyle="1" w:styleId="GuideLV3Head-ASDEFCON">
    <w:name w:val="Guide LV3 Head - ASDEFCON"/>
    <w:basedOn w:val="ASDEFCONNormal"/>
    <w:rsid w:val="00753FF8"/>
    <w:pPr>
      <w:keepNext/>
    </w:pPr>
    <w:rPr>
      <w:rFonts w:eastAsia="Calibri"/>
      <w:b/>
      <w:szCs w:val="22"/>
      <w:lang w:eastAsia="en-US"/>
    </w:rPr>
  </w:style>
  <w:style w:type="paragraph" w:customStyle="1" w:styleId="GuideSublistLv2-ASDEFCON">
    <w:name w:val="Guide Sublist Lv2 - ASDEFCON"/>
    <w:basedOn w:val="ASDEFCONNormal"/>
    <w:rsid w:val="00753FF8"/>
    <w:pPr>
      <w:numPr>
        <w:ilvl w:val="1"/>
        <w:numId w:val="21"/>
      </w:numPr>
    </w:pPr>
  </w:style>
  <w:style w:type="character" w:customStyle="1" w:styleId="Heading1Char">
    <w:name w:val="Heading 1 Char"/>
    <w:aliases w:val="PARA1 Char,TOP 1.PARALEVEL1 Char,LEVEL 1 PARA Char,LEVEL 1 PARA1 Char,Level 1 Para2 Char,Level 1 Para3 Char,Level 1 Para4 Char,Level 1 Para11 Char,Level 1 Para21 Char,Level 1 Para31 Char,Level 1 Para5 Char,Level 1 Para12 Char,Para1 Char"/>
    <w:link w:val="Heading1"/>
    <w:locked/>
    <w:rsid w:val="00B762D9"/>
    <w:rPr>
      <w:rFonts w:ascii="Arial" w:hAnsi="Arial" w:cs="Arial"/>
      <w:b/>
      <w:bCs/>
      <w:kern w:val="32"/>
      <w:sz w:val="32"/>
      <w:szCs w:val="32"/>
    </w:rPr>
  </w:style>
  <w:style w:type="character" w:customStyle="1" w:styleId="Heading2Char">
    <w:name w:val="Heading 2 Char"/>
    <w:aliases w:val="sub Char1,Para2 Char1,Head hdbk Char1,h2 Char1,Heading 21 Char1,h21 Char1,h22 Char1,h23 Char1,h24 Char1,h25 Char1,h26 Char1,h27 Char1,h28 Char1,h29 Char1,h211 Char1,h221 Char1,h231 Char1,h241 Char1,h251 Char1,h261 Char1,h271 Char1"/>
    <w:link w:val="Heading2"/>
    <w:rsid w:val="00753FF8"/>
    <w:rPr>
      <w:rFonts w:ascii="Cambria" w:hAnsi="Cambria"/>
      <w:b/>
      <w:bCs/>
      <w:color w:val="4F81BD"/>
      <w:sz w:val="26"/>
      <w:szCs w:val="26"/>
    </w:rPr>
  </w:style>
  <w:style w:type="character" w:customStyle="1" w:styleId="Heading2Char1">
    <w:name w:val="Heading 2 Char1"/>
    <w:aliases w:val="sub Char,Para2 Char,Head hdbk Char,h2 Char,Heading 21 Char,h21 Char,h22 Char,h23 Char,h24 Char,h25 Char,h26 Char,h27 Char,h28 Char,h29 Char,h211 Char,h221 Char,h231 Char,h241 Char,h251 Char,h261 Char,h271 Char,h281 Char,h210 Char,H2 Char"/>
    <w:uiPriority w:val="9"/>
    <w:locked/>
    <w:rsid w:val="00465386"/>
    <w:rPr>
      <w:b/>
      <w:bCs/>
      <w:sz w:val="26"/>
      <w:szCs w:val="26"/>
    </w:rPr>
  </w:style>
  <w:style w:type="character" w:customStyle="1" w:styleId="Heading3Char">
    <w:name w:val="Heading 3 Char"/>
    <w:aliases w:val="subsub Char1,Para3 Char1,head3hdbk Char1,h3 Char1,h31 Char1,h32 Char1,h311 Char1,h33 Char1,h312 Char1,h34 Char1,h313 Char1,h35 Char1,h314 Char1,h36 Char1,h315 Char1,h37 Char1,h316 Char1,h321 Char1,h3111 Char1,h331 Char1,h3121 Char1"/>
    <w:link w:val="Heading3"/>
    <w:uiPriority w:val="9"/>
    <w:rsid w:val="00B762D9"/>
    <w:rPr>
      <w:rFonts w:ascii="Arial" w:hAnsi="Arial"/>
      <w:b/>
      <w:bCs/>
      <w:i/>
      <w:color w:val="CF4520"/>
      <w:sz w:val="24"/>
      <w:szCs w:val="24"/>
    </w:rPr>
  </w:style>
  <w:style w:type="character" w:customStyle="1" w:styleId="Heading3Char1">
    <w:name w:val="Heading 3 Char1"/>
    <w:aliases w:val="subsub Char,Para3 Char,head3hdbk Char,h3 Char,h31 Char,h32 Char,h311 Char,h33 Char,h312 Char,h34 Char,h313 Char,h35 Char,h314 Char,h36 Char,h315 Char,h37 Char,h316 Char,h321 Char,h3111 Char,h331 Char,h3121 Char,h341 Char,h3131 Char"/>
    <w:uiPriority w:val="9"/>
    <w:locked/>
    <w:rsid w:val="00465386"/>
    <w:rPr>
      <w:b/>
      <w:bCs/>
      <w:szCs w:val="24"/>
    </w:rPr>
  </w:style>
  <w:style w:type="character" w:customStyle="1" w:styleId="Heading4Char">
    <w:name w:val="Heading 4 Char"/>
    <w:aliases w:val="h4 Char1,h41 Char1,h42 Char1,h411 Char1,h43 Char1,h412 Char1,h44 Char1,h413 Char1,h45 Char1,h414 Char1,h46 Char1,h415 Char1,h47 Char1,h416 Char1,h421 Char1,h4111 Char1,h431 Char1,h4121 Char1,h441 Char1,h4131 Char1,h451 Char1,h4141 Char1"/>
    <w:link w:val="Heading4"/>
    <w:uiPriority w:val="9"/>
    <w:rsid w:val="00B762D9"/>
    <w:rPr>
      <w:rFonts w:ascii="Arial" w:hAnsi="Arial"/>
      <w:b/>
      <w:bCs/>
      <w:i/>
      <w:iCs/>
      <w:szCs w:val="24"/>
    </w:rPr>
  </w:style>
  <w:style w:type="character" w:customStyle="1" w:styleId="Heading4Char1">
    <w:name w:val="Heading 4 Char1"/>
    <w:aliases w:val="h4 Char,h41 Char,h42 Char,h411 Char,h43 Char,h412 Char,h44 Char,h413 Char,h45 Char,h414 Char,h46 Char,h415 Char,h47 Char,h416 Char,h421 Char,h4111 Char,h431 Char,h4121 Char,h441 Char,h4131 Char,h451 Char,h4141 Char,h461 Char,h4151 Char"/>
    <w:uiPriority w:val="9"/>
    <w:locked/>
    <w:rsid w:val="00465386"/>
    <w:rPr>
      <w:b/>
      <w:bCs/>
      <w:iCs/>
      <w:szCs w:val="24"/>
    </w:rPr>
  </w:style>
  <w:style w:type="character" w:customStyle="1" w:styleId="Heading5Char">
    <w:name w:val="Heading 5 Char"/>
    <w:aliases w:val="Para5 Char1,5 sub-bullet Char1,sb Char1,4 Char1,Spare1 Char1,Level 3 - (i) Char1,(i) Char1,(i)1 Char1,Level 3 - (i)1 Char1,i. Char1,1.1.1.1.1 Char1"/>
    <w:link w:val="Heading5"/>
    <w:rsid w:val="00BE4F32"/>
    <w:rPr>
      <w:rFonts w:ascii="Arial" w:hAnsi="Arial"/>
      <w:szCs w:val="24"/>
    </w:rPr>
  </w:style>
  <w:style w:type="character" w:customStyle="1" w:styleId="Heading5Char1">
    <w:name w:val="Heading 5 Char1"/>
    <w:aliases w:val="Para5 Char,5 sub-bullet Char,sb Char,4 Char,Spare1 Char,Level 3 - (i) Char,(i) Char,(i)1 Char,Level 3 - (i)1 Char,i. Char,1.1.1.1.1 Char"/>
    <w:locked/>
    <w:rsid w:val="00465386"/>
    <w:rPr>
      <w:rFonts w:ascii="Arial" w:hAnsi="Arial"/>
      <w:b/>
      <w:bCs/>
      <w:iCs/>
      <w:szCs w:val="26"/>
    </w:rPr>
  </w:style>
  <w:style w:type="character" w:customStyle="1" w:styleId="Heading6Char">
    <w:name w:val="Heading 6 Char"/>
    <w:aliases w:val="sub-dash Char1,sd Char1,5 Char1,Spare2 Char1,A. Char1,Heading 6 (a) Char1,Smart 2000 Char1"/>
    <w:link w:val="Heading6"/>
    <w:rsid w:val="00BE4F32"/>
    <w:rPr>
      <w:rFonts w:ascii="Arial" w:hAnsi="Arial"/>
      <w:i/>
      <w:szCs w:val="24"/>
    </w:rPr>
  </w:style>
  <w:style w:type="character" w:customStyle="1" w:styleId="Heading6Char1">
    <w:name w:val="Heading 6 Char1"/>
    <w:aliases w:val="sub-dash Char,sd Char,5 Char,Spare2 Char,A. Char,Heading 6 (a) Char,Smart 2000 Char"/>
    <w:locked/>
    <w:rsid w:val="00465386"/>
    <w:rPr>
      <w:b/>
      <w:bCs/>
      <w:sz w:val="22"/>
      <w:szCs w:val="24"/>
    </w:rPr>
  </w:style>
  <w:style w:type="character" w:customStyle="1" w:styleId="Heading7Char">
    <w:name w:val="Heading 7 Char"/>
    <w:aliases w:val="Spare3 Char1"/>
    <w:link w:val="Heading7"/>
    <w:rsid w:val="00BE4F32"/>
    <w:rPr>
      <w:rFonts w:ascii="Arial" w:hAnsi="Arial"/>
      <w:szCs w:val="24"/>
    </w:rPr>
  </w:style>
  <w:style w:type="character" w:customStyle="1" w:styleId="Heading7Char1">
    <w:name w:val="Heading 7 Char1"/>
    <w:aliases w:val="Spare3 Char"/>
    <w:locked/>
    <w:rsid w:val="00465386"/>
    <w:rPr>
      <w:sz w:val="24"/>
      <w:szCs w:val="24"/>
    </w:rPr>
  </w:style>
  <w:style w:type="character" w:customStyle="1" w:styleId="Heading8Char">
    <w:name w:val="Heading 8 Char"/>
    <w:aliases w:val="Spare4 Char1,(A) Char1"/>
    <w:link w:val="Heading8"/>
    <w:rsid w:val="00BE4F32"/>
    <w:rPr>
      <w:rFonts w:ascii="Arial" w:hAnsi="Arial"/>
      <w:i/>
      <w:szCs w:val="24"/>
    </w:rPr>
  </w:style>
  <w:style w:type="character" w:customStyle="1" w:styleId="Heading8Char1">
    <w:name w:val="Heading 8 Char1"/>
    <w:aliases w:val="Spare4 Char,(A) Char"/>
    <w:locked/>
    <w:rsid w:val="00465386"/>
    <w:rPr>
      <w:i/>
      <w:iCs/>
      <w:sz w:val="24"/>
      <w:szCs w:val="24"/>
    </w:rPr>
  </w:style>
  <w:style w:type="character" w:customStyle="1" w:styleId="Heading9Char">
    <w:name w:val="Heading 9 Char"/>
    <w:aliases w:val="Spare5 Char1,HAPPY Char1,I Char"/>
    <w:link w:val="Heading9"/>
    <w:rsid w:val="00BE4F32"/>
    <w:rPr>
      <w:rFonts w:ascii="Arial" w:hAnsi="Arial"/>
      <w:i/>
      <w:sz w:val="18"/>
      <w:szCs w:val="24"/>
    </w:rPr>
  </w:style>
  <w:style w:type="character" w:customStyle="1" w:styleId="Heading9Char1">
    <w:name w:val="Heading 9 Char1"/>
    <w:aliases w:val="Spare5 Char,HAPPY Char"/>
    <w:locked/>
    <w:rsid w:val="00465386"/>
    <w:rPr>
      <w:rFonts w:ascii="Arial" w:hAnsi="Arial" w:cs="Arial"/>
      <w:sz w:val="22"/>
      <w:szCs w:val="24"/>
    </w:rPr>
  </w:style>
  <w:style w:type="character" w:styleId="Emphasis">
    <w:name w:val="Emphasis"/>
    <w:qFormat/>
    <w:rsid w:val="00465386"/>
    <w:rPr>
      <w:i/>
      <w:iCs/>
    </w:rPr>
  </w:style>
  <w:style w:type="character" w:styleId="Hyperlink">
    <w:name w:val="Hyperlink"/>
    <w:uiPriority w:val="99"/>
    <w:unhideWhenUsed/>
    <w:rsid w:val="00753FF8"/>
    <w:rPr>
      <w:color w:val="0000FF"/>
      <w:u w:val="single"/>
    </w:rPr>
  </w:style>
  <w:style w:type="paragraph" w:styleId="TOC4">
    <w:name w:val="toc 4"/>
    <w:basedOn w:val="Normal"/>
    <w:next w:val="Normal"/>
    <w:autoRedefine/>
    <w:rsid w:val="00753FF8"/>
    <w:pPr>
      <w:spacing w:after="100"/>
      <w:ind w:left="600"/>
    </w:pPr>
  </w:style>
  <w:style w:type="paragraph" w:styleId="TOC5">
    <w:name w:val="toc 5"/>
    <w:basedOn w:val="Normal"/>
    <w:next w:val="Normal"/>
    <w:autoRedefine/>
    <w:rsid w:val="00753FF8"/>
    <w:pPr>
      <w:spacing w:after="100"/>
      <w:ind w:left="800"/>
    </w:pPr>
  </w:style>
  <w:style w:type="paragraph" w:styleId="TOC6">
    <w:name w:val="toc 6"/>
    <w:basedOn w:val="Normal"/>
    <w:next w:val="Normal"/>
    <w:autoRedefine/>
    <w:rsid w:val="00753FF8"/>
    <w:pPr>
      <w:spacing w:after="100"/>
      <w:ind w:left="1000"/>
    </w:pPr>
  </w:style>
  <w:style w:type="paragraph" w:styleId="TOC7">
    <w:name w:val="toc 7"/>
    <w:basedOn w:val="Normal"/>
    <w:next w:val="Normal"/>
    <w:autoRedefine/>
    <w:rsid w:val="00753FF8"/>
    <w:pPr>
      <w:spacing w:after="100"/>
      <w:ind w:left="1200"/>
    </w:pPr>
  </w:style>
  <w:style w:type="paragraph" w:styleId="TOC8">
    <w:name w:val="toc 8"/>
    <w:basedOn w:val="Normal"/>
    <w:next w:val="Normal"/>
    <w:autoRedefine/>
    <w:rsid w:val="00753FF8"/>
    <w:pPr>
      <w:spacing w:after="100"/>
      <w:ind w:left="1400"/>
    </w:pPr>
  </w:style>
  <w:style w:type="paragraph" w:styleId="TOC9">
    <w:name w:val="toc 9"/>
    <w:basedOn w:val="Normal"/>
    <w:next w:val="Normal"/>
    <w:autoRedefine/>
    <w:rsid w:val="00753FF8"/>
    <w:pPr>
      <w:spacing w:after="100"/>
      <w:ind w:left="1600"/>
    </w:pPr>
  </w:style>
  <w:style w:type="paragraph" w:customStyle="1" w:styleId="ASDEFCONList">
    <w:name w:val="ASDEFCON List"/>
    <w:basedOn w:val="ASDEFCONNormal"/>
    <w:qFormat/>
    <w:rsid w:val="00753FF8"/>
    <w:pPr>
      <w:numPr>
        <w:numId w:val="24"/>
      </w:numPr>
    </w:pPr>
  </w:style>
  <w:style w:type="paragraph" w:styleId="TOCHeading">
    <w:name w:val="TOC Heading"/>
    <w:basedOn w:val="Heading1"/>
    <w:next w:val="Normal"/>
    <w:uiPriority w:val="39"/>
    <w:semiHidden/>
    <w:unhideWhenUsed/>
    <w:qFormat/>
    <w:rsid w:val="00FC0C64"/>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styleId="ListParagraph">
    <w:name w:val="List Paragraph"/>
    <w:basedOn w:val="Normal"/>
    <w:uiPriority w:val="34"/>
    <w:qFormat/>
    <w:rsid w:val="00B762D9"/>
    <w:pPr>
      <w:spacing w:after="0"/>
      <w:ind w:left="720"/>
    </w:pPr>
  </w:style>
  <w:style w:type="paragraph" w:styleId="Subtitle">
    <w:name w:val="Subtitle"/>
    <w:basedOn w:val="Normal"/>
    <w:next w:val="Normal"/>
    <w:link w:val="SubtitleChar"/>
    <w:uiPriority w:val="99"/>
    <w:qFormat/>
    <w:rsid w:val="00B762D9"/>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B762D9"/>
    <w:rPr>
      <w:i/>
      <w:color w:val="003760"/>
      <w:spacing w:val="15"/>
    </w:rPr>
  </w:style>
  <w:style w:type="paragraph" w:customStyle="1" w:styleId="StyleTitleGeorgiaNotBoldLeft">
    <w:name w:val="Style Title + Georgia Not Bold Left"/>
    <w:basedOn w:val="Title"/>
    <w:qFormat/>
    <w:rsid w:val="00B762D9"/>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B762D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762D9"/>
    <w:rPr>
      <w:rFonts w:ascii="Calibri Light" w:hAnsi="Calibri Light"/>
      <w:b/>
      <w:bCs/>
      <w:kern w:val="28"/>
      <w:sz w:val="32"/>
      <w:szCs w:val="32"/>
    </w:rPr>
  </w:style>
  <w:style w:type="paragraph" w:customStyle="1" w:styleId="Bullet">
    <w:name w:val="Bullet"/>
    <w:basedOn w:val="ListParagraph"/>
    <w:qFormat/>
    <w:rsid w:val="00B762D9"/>
    <w:pPr>
      <w:numPr>
        <w:numId w:val="39"/>
      </w:numPr>
      <w:tabs>
        <w:tab w:val="left" w:pos="567"/>
      </w:tabs>
      <w:jc w:val="left"/>
    </w:pPr>
  </w:style>
  <w:style w:type="paragraph" w:customStyle="1" w:styleId="Bullet2">
    <w:name w:val="Bullet 2"/>
    <w:basedOn w:val="Normal"/>
    <w:rsid w:val="00B762D9"/>
    <w:pPr>
      <w:numPr>
        <w:numId w:val="26"/>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4FFF1-2118-4298-85C2-270ED9D4D6BF}">
  <ds:schemaRefs>
    <ds:schemaRef ds:uri="http://schemas.microsoft.com/sharepoint/v3/contenttype/forms"/>
  </ds:schemaRefs>
</ds:datastoreItem>
</file>

<file path=customXml/itemProps2.xml><?xml version="1.0" encoding="utf-8"?>
<ds:datastoreItem xmlns:ds="http://schemas.openxmlformats.org/officeDocument/2006/customXml" ds:itemID="{51A4F9EF-060A-414C-9CFB-27A89B774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128</TotalTime>
  <Pages>2</Pages>
  <Words>4343</Words>
  <Characters>24760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DID-PM-DEF-CMS</vt:lpstr>
    </vt:vector>
  </TitlesOfParts>
  <Manager/>
  <Company/>
  <LinksUpToDate>false</LinksUpToDate>
  <CharactersWithSpaces>29045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DID-PM-DEF-CMS</dc:title>
  <dc:subject>Contract Master Schedule</dc:subject>
  <dc:creator/>
  <cp:keywords>Contract Master Schedule, CMS</cp:keywords>
  <cp:lastModifiedBy/>
  <cp:revision>14</cp:revision>
  <cp:lastPrinted>2022-05-23T21:24:00Z</cp:lastPrinted>
  <dcterms:created xsi:type="dcterms:W3CDTF">2025-01-22T22:47:00Z</dcterms:created>
  <dcterms:modified xsi:type="dcterms:W3CDTF">2026-06-17T23:37:00Z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BM80020995</vt:lpwstr>
  </property>
  <property fmtid="{D5CDD505-2E9C-101B-9397-08002B2CF9AE}" pid="4" name="Objective-Version">
    <vt:lpwstr>2.12</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(Strategic Materiel)</vt:lpwstr>
  </property>
  <property fmtid="{D5CDD505-2E9C-101B-9397-08002B2CF9AE}" pid="9" name="Header_Right">
    <vt:lpwstr/>
  </property>
  <property fmtid="{D5CDD505-2E9C-101B-9397-08002B2CF9AE}" pid="10" name="Footer_Left">
    <vt:lpwstr/>
  </property>
</Properties>
</file>